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980401" w:rsidRPr="00A136E8" w14:paraId="41438D5A" w14:textId="77777777" w:rsidTr="004C1B32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78E27216" w14:textId="580D94F3" w:rsidR="00980401" w:rsidRPr="00A136E8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136E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461A8FF" wp14:editId="119D3BD8">
                  <wp:extent cx="896513" cy="552090"/>
                  <wp:effectExtent l="0" t="0" r="0" b="63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A136E8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A136E8" w14:paraId="7B7D4C6D" w14:textId="77777777" w:rsidTr="004C1B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A136E8" w14:paraId="5A837054" w14:textId="77777777" w:rsidTr="004C1B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75AC3558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6A8760AF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695132E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00DC45A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2B324EBE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F791EED" w14:textId="77777777" w:rsidR="00980401" w:rsidRPr="00A136E8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4A47730" w14:textId="77777777" w:rsidR="00980401" w:rsidRPr="00A136E8" w:rsidRDefault="00980401" w:rsidP="00980401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</w:p>
    <w:p w14:paraId="147D477A" w14:textId="77777777" w:rsidR="00980401" w:rsidRPr="00A136E8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A136E8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1F72C3DF" w14:textId="25526A4B" w:rsidR="00980401" w:rsidRPr="00FF2F35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</w:pPr>
      <w:r w:rsidRPr="007C4A4F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F62D6B" w:rsidRPr="00FF2F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430-</w:t>
      </w:r>
      <w:r w:rsidR="00F62872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46</w:t>
      </w:r>
      <w:r w:rsidR="00F62D6B" w:rsidRPr="00FF2F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/20</w:t>
      </w:r>
      <w:r w:rsidR="00F62872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20</w:t>
      </w:r>
      <w:r w:rsidR="00F62D6B" w:rsidRPr="00FF2F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-DI/</w:t>
      </w:r>
      <w:r w:rsidR="00F62872" w:rsidRPr="00386BEA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__</w:t>
      </w:r>
    </w:p>
    <w:p w14:paraId="10D1163C" w14:textId="1C59C488" w:rsidR="00980401" w:rsidRPr="004E0C2A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FF2F35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Datum:</w:t>
      </w:r>
      <w:r w:rsidR="00A00B73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 xml:space="preserve"> </w:t>
      </w:r>
      <w:r w:rsidR="00187B49" w:rsidRPr="00386BEA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1</w:t>
      </w:r>
      <w:r w:rsidR="001E413C" w:rsidRPr="00386BEA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9</w:t>
      </w:r>
      <w:r w:rsidR="00FF2F35" w:rsidRPr="008702BA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.</w:t>
      </w:r>
      <w:r w:rsidR="00F62D6B" w:rsidRPr="008702BA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 xml:space="preserve"> </w:t>
      </w:r>
      <w:r w:rsidR="00A00B73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1</w:t>
      </w:r>
      <w:r w:rsidR="00F62872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1</w:t>
      </w:r>
      <w:r w:rsidR="00F62D6B">
        <w:rPr>
          <w:rFonts w:ascii="Calibri" w:eastAsia="Calibri" w:hAnsi="Calibri" w:cs="Times New Roman"/>
          <w:sz w:val="22"/>
          <w:szCs w:val="22"/>
          <w:lang w:eastAsia="en-US"/>
        </w:rPr>
        <w:t>. 20</w:t>
      </w:r>
      <w:r w:rsidR="00F62872">
        <w:rPr>
          <w:rFonts w:ascii="Calibri" w:eastAsia="Calibri" w:hAnsi="Calibri" w:cs="Times New Roman"/>
          <w:sz w:val="22"/>
          <w:szCs w:val="22"/>
          <w:lang w:eastAsia="en-US"/>
        </w:rPr>
        <w:t>20</w:t>
      </w:r>
      <w:r w:rsidRPr="004E0C2A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</w:p>
    <w:p w14:paraId="29CF6567" w14:textId="5167B2EE" w:rsidR="0029459E" w:rsidRPr="00C96759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471F551" w14:textId="77777777" w:rsidR="0029459E" w:rsidRPr="00C96759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C96759" w:rsidRDefault="00100863" w:rsidP="00100863">
      <w:pPr>
        <w:framePr w:w="1985" w:hSpace="181" w:wrap="notBeside" w:hAnchor="page" w:xAlign="center" w:yAlign="bottom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77777777" w:rsidR="00090431" w:rsidRPr="00C96759" w:rsidRDefault="00090431" w:rsidP="00400DD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C96759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C96759">
        <w:rPr>
          <w:rFonts w:ascii="Calibri" w:hAnsi="Calibri" w:cs="Calibri"/>
          <w:b/>
          <w:color w:val="00B050"/>
          <w:sz w:val="28"/>
          <w:szCs w:val="28"/>
        </w:rPr>
        <w:t>SODELOVANJU</w:t>
      </w:r>
    </w:p>
    <w:p w14:paraId="2CB52E7B" w14:textId="4B2254C4" w:rsidR="00090431" w:rsidRPr="00C96759" w:rsidRDefault="007C5C87" w:rsidP="006D27A4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Calibri" w:hAnsi="Calibri" w:cs="Calibri"/>
          <w:b/>
          <w:sz w:val="8"/>
          <w:szCs w:val="8"/>
        </w:rPr>
      </w:pPr>
      <w:r w:rsidRPr="00C96759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C96759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C96759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C96759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C96759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4E49481" w:rsidR="00090431" w:rsidRPr="00C96759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6C310A7D" w14:textId="21C8BC5C" w:rsidR="00A00C46" w:rsidRPr="00A00C46" w:rsidRDefault="00A00C46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  <w:r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>
        <w:rPr>
          <w:rFonts w:ascii="Calibri" w:hAnsi="Calibri" w:cs="Calibri"/>
          <w:b/>
          <w:i/>
          <w:color w:val="00B050"/>
          <w:sz w:val="22"/>
          <w:szCs w:val="22"/>
        </w:rPr>
        <w:tab/>
      </w:r>
      <w:r w:rsidR="009C08A3">
        <w:rPr>
          <w:rFonts w:ascii="Calibri" w:hAnsi="Calibri" w:cs="Calibri"/>
          <w:b/>
          <w:bCs/>
          <w:color w:val="000000" w:themeColor="text1"/>
          <w:sz w:val="22"/>
          <w:szCs w:val="22"/>
        </w:rPr>
        <w:t>Razpis za s</w:t>
      </w:r>
      <w:r w:rsidRPr="004B0489">
        <w:rPr>
          <w:rFonts w:ascii="Calibri" w:hAnsi="Calibri" w:cs="Calibri"/>
          <w:b/>
          <w:bCs/>
          <w:color w:val="000000" w:themeColor="text1"/>
          <w:sz w:val="22"/>
          <w:szCs w:val="22"/>
        </w:rPr>
        <w:t>toritve imenovanih zdravnikov, zdravnikov - članov zdravstvene komisije</w:t>
      </w:r>
      <w:r w:rsidR="00DB0256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, </w:t>
      </w:r>
      <w:r w:rsidRPr="004B0489">
        <w:rPr>
          <w:rFonts w:ascii="Calibri" w:hAnsi="Calibri" w:cs="Calibri"/>
          <w:b/>
          <w:bCs/>
          <w:color w:val="000000" w:themeColor="text1"/>
          <w:sz w:val="22"/>
          <w:szCs w:val="22"/>
        </w:rPr>
        <w:t>zdravnikov izvedencev</w:t>
      </w:r>
      <w:r w:rsidR="00DB0256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in finančno</w:t>
      </w:r>
      <w:r w:rsidR="0008030E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="00DB0256">
        <w:rPr>
          <w:rFonts w:ascii="Calibri" w:hAnsi="Calibri" w:cs="Calibri"/>
          <w:b/>
          <w:bCs/>
          <w:color w:val="000000" w:themeColor="text1"/>
          <w:sz w:val="22"/>
          <w:szCs w:val="22"/>
        </w:rPr>
        <w:t>medicinskih nadzornikov</w:t>
      </w:r>
      <w:r w:rsidRPr="004B0489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za</w:t>
      </w:r>
      <w:r w:rsidR="00116A09" w:rsidRPr="00116A09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ZZZS za obdobje od 2021 do 2024</w:t>
      </w:r>
    </w:p>
    <w:p w14:paraId="1319CD07" w14:textId="77777777" w:rsidR="00623A44" w:rsidRDefault="00623A44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2497F28A" w14:textId="1EFAB5B6" w:rsidR="000B6BEB" w:rsidRPr="00C96759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C96759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C96759">
        <w:rPr>
          <w:rFonts w:ascii="Calibri" w:hAnsi="Calibri" w:cs="Calibri"/>
          <w:sz w:val="22"/>
          <w:szCs w:val="22"/>
        </w:rPr>
        <w:tab/>
        <w:t>Zavod za zdravstveno zavarovanje Slovenije</w:t>
      </w:r>
      <w:r w:rsidR="00A00C46">
        <w:rPr>
          <w:rFonts w:ascii="Calibri" w:hAnsi="Calibri" w:cs="Calibri"/>
          <w:sz w:val="22"/>
          <w:szCs w:val="22"/>
        </w:rPr>
        <w:t xml:space="preserve">, </w:t>
      </w:r>
      <w:r w:rsidRPr="00C96759">
        <w:rPr>
          <w:rFonts w:ascii="Calibri" w:hAnsi="Calibri" w:cs="Calibri"/>
          <w:sz w:val="22"/>
          <w:szCs w:val="22"/>
        </w:rPr>
        <w:t>Miklošičeva</w:t>
      </w:r>
      <w:r w:rsidR="00614B99">
        <w:rPr>
          <w:rFonts w:ascii="Calibri" w:hAnsi="Calibri" w:cs="Calibri"/>
          <w:sz w:val="22"/>
          <w:szCs w:val="22"/>
        </w:rPr>
        <w:t xml:space="preserve"> cesta</w:t>
      </w:r>
      <w:r w:rsidRPr="00C96759">
        <w:rPr>
          <w:rFonts w:ascii="Calibri" w:hAnsi="Calibri" w:cs="Calibri"/>
          <w:sz w:val="22"/>
          <w:szCs w:val="22"/>
        </w:rPr>
        <w:t xml:space="preserve"> 24</w:t>
      </w:r>
      <w:r w:rsidR="00A00C46">
        <w:rPr>
          <w:rFonts w:ascii="Calibri" w:hAnsi="Calibri" w:cs="Calibri"/>
          <w:sz w:val="22"/>
          <w:szCs w:val="22"/>
        </w:rPr>
        <w:t xml:space="preserve">, </w:t>
      </w:r>
      <w:r w:rsidR="00614B99">
        <w:rPr>
          <w:rFonts w:ascii="Calibri" w:hAnsi="Calibri" w:cs="Calibri"/>
          <w:sz w:val="22"/>
          <w:szCs w:val="22"/>
        </w:rPr>
        <w:t>1000</w:t>
      </w:r>
      <w:r w:rsidRPr="00C96759">
        <w:rPr>
          <w:rFonts w:ascii="Calibri" w:hAnsi="Calibri" w:cs="Calibri"/>
          <w:sz w:val="22"/>
          <w:szCs w:val="22"/>
        </w:rPr>
        <w:t xml:space="preserve"> Ljubljana</w:t>
      </w:r>
      <w:r w:rsidR="00A00C46">
        <w:rPr>
          <w:rFonts w:ascii="Calibri" w:hAnsi="Calibri" w:cs="Calibri"/>
          <w:sz w:val="22"/>
          <w:szCs w:val="22"/>
        </w:rPr>
        <w:t xml:space="preserve"> </w:t>
      </w:r>
      <w:r w:rsidR="000B6BEB">
        <w:rPr>
          <w:rFonts w:ascii="Calibri" w:hAnsi="Calibri" w:cs="Calibri"/>
          <w:sz w:val="22"/>
          <w:szCs w:val="22"/>
        </w:rPr>
        <w:t xml:space="preserve">(v nadaljevanju: </w:t>
      </w:r>
      <w:r w:rsidR="000B6BEB" w:rsidRPr="000B6BEB">
        <w:rPr>
          <w:rFonts w:ascii="Calibri" w:hAnsi="Calibri" w:cs="Calibri"/>
          <w:b/>
          <w:sz w:val="22"/>
          <w:szCs w:val="22"/>
        </w:rPr>
        <w:t>ZZZS</w:t>
      </w:r>
      <w:r w:rsidR="000B6BEB" w:rsidRPr="00A00C46">
        <w:rPr>
          <w:rFonts w:ascii="Calibri" w:hAnsi="Calibri" w:cs="Calibri"/>
          <w:sz w:val="22"/>
          <w:szCs w:val="22"/>
        </w:rPr>
        <w:t>)</w:t>
      </w:r>
    </w:p>
    <w:p w14:paraId="5CDF6675" w14:textId="77777777" w:rsidR="00090431" w:rsidRPr="00C96759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235D3F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C96759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C96759">
        <w:rPr>
          <w:rFonts w:ascii="Calibri" w:hAnsi="Calibri" w:cs="Calibri"/>
          <w:color w:val="00B050"/>
          <w:sz w:val="22"/>
          <w:szCs w:val="22"/>
        </w:rPr>
        <w:tab/>
      </w:r>
      <w:r w:rsidR="00A00B73">
        <w:rPr>
          <w:rFonts w:ascii="Calibri" w:hAnsi="Calibri" w:cs="Calibri"/>
          <w:sz w:val="22"/>
          <w:szCs w:val="22"/>
        </w:rPr>
        <w:t>P</w:t>
      </w:r>
      <w:r w:rsidR="005A01E2" w:rsidRPr="00235D3F">
        <w:rPr>
          <w:rFonts w:ascii="Calibri" w:hAnsi="Calibri" w:cs="Calibri"/>
          <w:sz w:val="22"/>
          <w:szCs w:val="22"/>
        </w:rPr>
        <w:t>ostopek</w:t>
      </w:r>
      <w:r w:rsidR="00A00B73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61357341" w14:textId="77777777" w:rsidR="00090431" w:rsidRPr="00C96759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C96759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C96759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C96759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C96759">
        <w:rPr>
          <w:rFonts w:ascii="Calibri" w:hAnsi="Calibri" w:cs="Calibri"/>
          <w:sz w:val="22"/>
          <w:szCs w:val="22"/>
        </w:rPr>
        <w:tab/>
      </w:r>
      <w:r w:rsidR="00910E61" w:rsidRPr="00C96759">
        <w:rPr>
          <w:rFonts w:ascii="Calibri" w:hAnsi="Calibri" w:cs="Calibri"/>
          <w:sz w:val="22"/>
          <w:szCs w:val="22"/>
        </w:rPr>
        <w:tab/>
      </w:r>
      <w:r w:rsidR="00C96759">
        <w:rPr>
          <w:rFonts w:ascii="Calibri" w:hAnsi="Calibri" w:cs="Calibri"/>
          <w:sz w:val="22"/>
          <w:szCs w:val="22"/>
        </w:rPr>
        <w:tab/>
      </w:r>
      <w:r w:rsidR="00A00B73">
        <w:rPr>
          <w:rFonts w:ascii="Calibri" w:hAnsi="Calibri" w:cs="Calibri"/>
          <w:sz w:val="22"/>
          <w:szCs w:val="22"/>
        </w:rPr>
        <w:t>97</w:t>
      </w:r>
      <w:r w:rsidRPr="00C96759">
        <w:rPr>
          <w:rFonts w:ascii="Calibri" w:hAnsi="Calibri" w:cs="Calibri"/>
          <w:sz w:val="22"/>
          <w:szCs w:val="22"/>
        </w:rPr>
        <w:t>.</w:t>
      </w:r>
      <w:r w:rsidR="00A00B73">
        <w:rPr>
          <w:rFonts w:ascii="Calibri" w:hAnsi="Calibri" w:cs="Calibri"/>
          <w:sz w:val="22"/>
          <w:szCs w:val="22"/>
        </w:rPr>
        <w:t xml:space="preserve"> in 98.</w:t>
      </w:r>
      <w:r w:rsidRPr="00C96759">
        <w:rPr>
          <w:rFonts w:ascii="Calibri" w:hAnsi="Calibri" w:cs="Calibri"/>
          <w:sz w:val="22"/>
          <w:szCs w:val="22"/>
        </w:rPr>
        <w:t xml:space="preserve"> člen ZJN-3</w:t>
      </w:r>
    </w:p>
    <w:p w14:paraId="4A17523E" w14:textId="3DC7F835" w:rsidR="00090431" w:rsidRPr="00C96759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C96759">
        <w:rPr>
          <w:rFonts w:ascii="Calibri" w:hAnsi="Calibri" w:cs="Calibri"/>
          <w:sz w:val="22"/>
          <w:szCs w:val="22"/>
        </w:rPr>
        <w:tab/>
      </w:r>
      <w:r w:rsidRPr="00C96759">
        <w:rPr>
          <w:rFonts w:ascii="Calibri" w:hAnsi="Calibri" w:cs="Calibri"/>
          <w:sz w:val="22"/>
          <w:szCs w:val="22"/>
        </w:rPr>
        <w:tab/>
      </w:r>
      <w:r w:rsidRPr="00C96759">
        <w:rPr>
          <w:rFonts w:ascii="Calibri" w:hAnsi="Calibri" w:cs="Calibri"/>
          <w:sz w:val="22"/>
          <w:szCs w:val="22"/>
        </w:rPr>
        <w:tab/>
      </w:r>
      <w:r w:rsidRPr="00C96759">
        <w:rPr>
          <w:rFonts w:ascii="Calibri" w:hAnsi="Calibri" w:cs="Calibri"/>
          <w:sz w:val="22"/>
          <w:szCs w:val="22"/>
        </w:rPr>
        <w:tab/>
      </w:r>
      <w:r w:rsidRPr="00C96759">
        <w:rPr>
          <w:rFonts w:ascii="Calibri" w:hAnsi="Calibri" w:cs="Calibri"/>
          <w:sz w:val="22"/>
          <w:szCs w:val="22"/>
        </w:rPr>
        <w:tab/>
      </w:r>
    </w:p>
    <w:p w14:paraId="7BBAFAF2" w14:textId="68467D5E" w:rsidR="00090431" w:rsidRPr="00771B51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C96759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C96759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C96759">
        <w:rPr>
          <w:rFonts w:ascii="Calibri" w:hAnsi="Calibri" w:cs="Calibri"/>
          <w:sz w:val="22"/>
          <w:szCs w:val="22"/>
        </w:rPr>
        <w:tab/>
      </w:r>
      <w:r w:rsidRPr="00C96759">
        <w:rPr>
          <w:rFonts w:ascii="Calibri" w:hAnsi="Calibri" w:cs="Calibri"/>
          <w:sz w:val="22"/>
          <w:szCs w:val="22"/>
        </w:rPr>
        <w:tab/>
      </w:r>
      <w:r w:rsidRPr="00C96759">
        <w:rPr>
          <w:rFonts w:ascii="Calibri" w:hAnsi="Calibri" w:cs="Calibri"/>
          <w:sz w:val="22"/>
          <w:szCs w:val="22"/>
        </w:rPr>
        <w:tab/>
      </w:r>
      <w:r w:rsidR="004F49A4" w:rsidRPr="00C96759">
        <w:rPr>
          <w:rFonts w:ascii="Calibri" w:hAnsi="Calibri" w:cs="Calibri"/>
          <w:sz w:val="22"/>
          <w:szCs w:val="22"/>
        </w:rPr>
        <w:tab/>
      </w:r>
      <w:r w:rsidR="00771B51" w:rsidRPr="00A00C46">
        <w:rPr>
          <w:rFonts w:ascii="Calibri" w:hAnsi="Calibri" w:cs="Calibri"/>
          <w:bCs/>
          <w:sz w:val="22"/>
          <w:szCs w:val="22"/>
        </w:rPr>
        <w:t>DIR-</w:t>
      </w:r>
      <w:r w:rsidR="00771B51" w:rsidRPr="00A00C46">
        <w:rPr>
          <w:rFonts w:ascii="Calibri" w:hAnsi="Calibri" w:cs="Calibri"/>
          <w:bCs/>
          <w:color w:val="000000" w:themeColor="text1"/>
          <w:sz w:val="22"/>
          <w:szCs w:val="22"/>
        </w:rPr>
        <w:t>ZDR-</w:t>
      </w:r>
      <w:r w:rsidR="00116A09">
        <w:rPr>
          <w:rFonts w:ascii="Calibri" w:hAnsi="Calibri" w:cs="Calibri"/>
          <w:bCs/>
          <w:color w:val="000000" w:themeColor="text1"/>
          <w:sz w:val="22"/>
          <w:szCs w:val="22"/>
        </w:rPr>
        <w:t>7</w:t>
      </w:r>
      <w:r w:rsidR="00771B51" w:rsidRPr="00A00C46">
        <w:rPr>
          <w:rFonts w:ascii="Calibri" w:hAnsi="Calibri" w:cs="Calibri"/>
          <w:bCs/>
          <w:color w:val="000000" w:themeColor="text1"/>
          <w:sz w:val="22"/>
          <w:szCs w:val="22"/>
        </w:rPr>
        <w:t>-0</w:t>
      </w:r>
      <w:r w:rsidR="00116A09">
        <w:rPr>
          <w:rFonts w:ascii="Calibri" w:hAnsi="Calibri" w:cs="Calibri"/>
          <w:bCs/>
          <w:color w:val="000000" w:themeColor="text1"/>
          <w:sz w:val="22"/>
          <w:szCs w:val="22"/>
        </w:rPr>
        <w:t>36</w:t>
      </w:r>
      <w:r w:rsidR="00771B51" w:rsidRPr="00A00C46">
        <w:rPr>
          <w:rFonts w:ascii="Calibri" w:hAnsi="Calibri" w:cs="Calibri"/>
          <w:bCs/>
          <w:sz w:val="22"/>
          <w:szCs w:val="22"/>
        </w:rPr>
        <w:t>/</w:t>
      </w:r>
      <w:r w:rsidR="00116A09">
        <w:rPr>
          <w:rFonts w:ascii="Calibri" w:hAnsi="Calibri" w:cs="Calibri"/>
          <w:bCs/>
          <w:sz w:val="22"/>
          <w:szCs w:val="22"/>
        </w:rPr>
        <w:t>20</w:t>
      </w:r>
      <w:r w:rsidR="00771B51" w:rsidRPr="00A00C46">
        <w:rPr>
          <w:rFonts w:ascii="Calibri" w:hAnsi="Calibri" w:cs="Calibri"/>
          <w:bCs/>
          <w:sz w:val="22"/>
          <w:szCs w:val="22"/>
        </w:rPr>
        <w:t>-S</w:t>
      </w:r>
    </w:p>
    <w:p w14:paraId="47CDED39" w14:textId="77777777" w:rsidR="00090431" w:rsidRPr="00C96759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9358A9B" w14:textId="77777777" w:rsidR="00824554" w:rsidRPr="00A00C46" w:rsidRDefault="00824554" w:rsidP="00090431">
      <w:pPr>
        <w:jc w:val="both"/>
        <w:rPr>
          <w:rFonts w:ascii="Calibri" w:hAnsi="Calibri" w:cs="Calibri"/>
          <w:b/>
          <w:sz w:val="22"/>
          <w:szCs w:val="22"/>
        </w:rPr>
      </w:pPr>
    </w:p>
    <w:p w14:paraId="51357B52" w14:textId="707ACB76" w:rsidR="00980401" w:rsidRPr="00125231" w:rsidRDefault="000B6BEB" w:rsidP="00456D47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3" w:name="_Toc378333584"/>
      <w:r w:rsidRPr="00116A09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116A09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116A09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116A09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zainteresirane </w:t>
      </w:r>
      <w:r w:rsidR="00673EC5" w:rsidRPr="00116A09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Pr="00116A09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116A09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</w:t>
      </w:r>
      <w:r w:rsidR="00980401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sodelujejo v postopku in </w:t>
      </w:r>
      <w:r w:rsidR="00816676" w:rsidRPr="00125231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125231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125231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naročila</w:t>
      </w:r>
      <w:r w:rsidR="00502203" w:rsidRPr="00125231">
        <w:rPr>
          <w:rFonts w:asciiTheme="minorHAnsi" w:hAnsiTheme="minorHAnsi"/>
          <w:b/>
          <w:color w:val="000000" w:themeColor="text1"/>
          <w:sz w:val="22"/>
          <w:szCs w:val="22"/>
        </w:rPr>
        <w:t>, skladno z navodili v tem povabilu.</w:t>
      </w:r>
      <w:r w:rsidR="00980401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31DC68C0" w14:textId="114C547E" w:rsidR="00CF741C" w:rsidRPr="00125231" w:rsidRDefault="00CF741C" w:rsidP="00456D47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25231">
        <w:rPr>
          <w:rFonts w:asciiTheme="minorHAnsi" w:hAnsiTheme="minorHAnsi"/>
          <w:color w:val="000000" w:themeColor="text1"/>
          <w:sz w:val="22"/>
          <w:szCs w:val="22"/>
        </w:rPr>
        <w:t>Izrazi v moški slovnični obliki v tem dokumentu</w:t>
      </w:r>
      <w:r w:rsidR="000E4E15" w:rsidRPr="00125231">
        <w:rPr>
          <w:rFonts w:asciiTheme="minorHAnsi" w:hAnsiTheme="minorHAnsi"/>
          <w:color w:val="000000" w:themeColor="text1"/>
          <w:sz w:val="22"/>
          <w:szCs w:val="22"/>
        </w:rPr>
        <w:t xml:space="preserve"> in njegovih prilogah</w:t>
      </w:r>
      <w:r w:rsidRPr="00125231">
        <w:rPr>
          <w:rFonts w:asciiTheme="minorHAnsi" w:hAnsiTheme="minorHAnsi"/>
          <w:color w:val="000000" w:themeColor="text1"/>
          <w:sz w:val="22"/>
          <w:szCs w:val="22"/>
        </w:rPr>
        <w:t xml:space="preserve"> so zgolj enotno poimenovanje v interesu jedrnatega izražanja in zajemajo tudi žensko slovnično obliko (</w:t>
      </w:r>
      <w:r w:rsidR="004A0483" w:rsidRPr="00125231">
        <w:rPr>
          <w:rFonts w:asciiTheme="minorHAnsi" w:hAnsiTheme="minorHAnsi"/>
          <w:color w:val="000000" w:themeColor="text1"/>
          <w:sz w:val="22"/>
          <w:szCs w:val="22"/>
        </w:rPr>
        <w:t xml:space="preserve">ponudnice, </w:t>
      </w:r>
      <w:r w:rsidRPr="00125231">
        <w:rPr>
          <w:rFonts w:asciiTheme="minorHAnsi" w:hAnsiTheme="minorHAnsi"/>
          <w:color w:val="000000" w:themeColor="text1"/>
          <w:sz w:val="22"/>
          <w:szCs w:val="22"/>
        </w:rPr>
        <w:t>zdravnice, izvedenke, ipd.).</w:t>
      </w:r>
    </w:p>
    <w:p w14:paraId="12C1F435" w14:textId="77777777" w:rsidR="006D27A4" w:rsidRPr="00116A09" w:rsidRDefault="006D27A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</w:p>
    <w:p w14:paraId="110DF8A9" w14:textId="7F1DF691" w:rsidR="00B12253" w:rsidRPr="00456D47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C96759">
        <w:rPr>
          <w:rFonts w:ascii="Calibri" w:hAnsi="Calibri" w:cs="Calibri"/>
          <w:bCs/>
          <w:color w:val="00B050"/>
          <w:sz w:val="24"/>
          <w:u w:val="single"/>
        </w:rPr>
        <w:t>I. PREDMET</w:t>
      </w:r>
      <w:r w:rsidR="00090431" w:rsidRPr="00C96759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3"/>
      <w:r w:rsidR="00EE20F2" w:rsidRPr="00C96759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C96759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C96759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>
        <w:rPr>
          <w:rFonts w:ascii="Calibri" w:hAnsi="Calibri" w:cs="Calibri"/>
          <w:bCs/>
          <w:color w:val="00B050"/>
          <w:sz w:val="24"/>
          <w:u w:val="single"/>
        </w:rPr>
        <w:t xml:space="preserve"> IN NJEGOVA DELITEV NA SKLOPE</w:t>
      </w:r>
    </w:p>
    <w:p w14:paraId="780EA2AC" w14:textId="5854AF99" w:rsidR="00235D3F" w:rsidRPr="00125231" w:rsidRDefault="008458A2" w:rsidP="006D1626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AE6B8E">
        <w:rPr>
          <w:rFonts w:ascii="Calibri" w:hAnsi="Calibri" w:cs="Calibri"/>
          <w:bCs/>
          <w:sz w:val="22"/>
          <w:szCs w:val="22"/>
        </w:rPr>
        <w:t>Predmet javnega naročila so</w:t>
      </w:r>
      <w:r w:rsidR="00936E62" w:rsidRPr="00AE6B8E">
        <w:rPr>
          <w:rFonts w:ascii="Calibri" w:hAnsi="Calibri" w:cs="Calibri"/>
          <w:bCs/>
          <w:sz w:val="22"/>
          <w:szCs w:val="22"/>
        </w:rPr>
        <w:t xml:space="preserve"> </w:t>
      </w:r>
      <w:r w:rsidR="00F970E7" w:rsidRPr="00AE6B8E">
        <w:rPr>
          <w:rFonts w:ascii="Calibri" w:hAnsi="Calibri" w:cs="Calibri"/>
          <w:bCs/>
          <w:sz w:val="22"/>
          <w:szCs w:val="22"/>
        </w:rPr>
        <w:t>upravne in svetovalne</w:t>
      </w:r>
      <w:r w:rsidR="00936E62" w:rsidRPr="00AE6B8E">
        <w:rPr>
          <w:rFonts w:ascii="Calibri" w:hAnsi="Calibri" w:cs="Calibri"/>
          <w:bCs/>
          <w:sz w:val="22"/>
          <w:szCs w:val="22"/>
        </w:rPr>
        <w:t xml:space="preserve"> storitve</w:t>
      </w:r>
      <w:r w:rsidR="00F970E7" w:rsidRPr="00AE6B8E">
        <w:rPr>
          <w:rFonts w:ascii="Calibri" w:hAnsi="Calibri" w:cs="Calibri"/>
          <w:bCs/>
          <w:sz w:val="22"/>
          <w:szCs w:val="22"/>
        </w:rPr>
        <w:t xml:space="preserve"> zdravnikov</w:t>
      </w:r>
      <w:r w:rsidR="00936E62" w:rsidRPr="00AE6B8E">
        <w:rPr>
          <w:rFonts w:ascii="Calibri" w:hAnsi="Calibri" w:cs="Calibri"/>
          <w:bCs/>
          <w:sz w:val="22"/>
          <w:szCs w:val="22"/>
        </w:rPr>
        <w:t xml:space="preserve"> za potrebe ZZZS v let</w:t>
      </w:r>
      <w:r w:rsidR="00AE6B8E" w:rsidRPr="00AE6B8E">
        <w:rPr>
          <w:rFonts w:ascii="Calibri" w:hAnsi="Calibri" w:cs="Calibri"/>
          <w:bCs/>
          <w:sz w:val="22"/>
          <w:szCs w:val="22"/>
        </w:rPr>
        <w:t>ih</w:t>
      </w:r>
      <w:r w:rsidR="00936E62" w:rsidRPr="00AE6B8E">
        <w:rPr>
          <w:rFonts w:ascii="Calibri" w:hAnsi="Calibri" w:cs="Calibri"/>
          <w:bCs/>
          <w:sz w:val="22"/>
          <w:szCs w:val="22"/>
        </w:rPr>
        <w:t xml:space="preserve"> 202</w:t>
      </w:r>
      <w:r w:rsidR="00AE6B8E" w:rsidRPr="00AE6B8E">
        <w:rPr>
          <w:rFonts w:ascii="Calibri" w:hAnsi="Calibri" w:cs="Calibri"/>
          <w:bCs/>
          <w:sz w:val="22"/>
          <w:szCs w:val="22"/>
        </w:rPr>
        <w:t>1-20</w:t>
      </w:r>
      <w:r w:rsidR="000E259D">
        <w:rPr>
          <w:rFonts w:ascii="Calibri" w:hAnsi="Calibri" w:cs="Calibri"/>
          <w:bCs/>
          <w:sz w:val="22"/>
          <w:szCs w:val="22"/>
        </w:rPr>
        <w:t>2</w:t>
      </w:r>
      <w:r w:rsidR="00AE6B8E" w:rsidRPr="00AE6B8E">
        <w:rPr>
          <w:rFonts w:ascii="Calibri" w:hAnsi="Calibri" w:cs="Calibri"/>
          <w:bCs/>
          <w:sz w:val="22"/>
          <w:szCs w:val="22"/>
        </w:rPr>
        <w:t>4</w:t>
      </w:r>
      <w:r w:rsidR="00936E62" w:rsidRPr="00AE6B8E">
        <w:rPr>
          <w:rFonts w:ascii="Calibri" w:hAnsi="Calibri" w:cs="Calibri"/>
          <w:bCs/>
          <w:sz w:val="22"/>
          <w:szCs w:val="22"/>
        </w:rPr>
        <w:t xml:space="preserve">, </w:t>
      </w:r>
      <w:r w:rsidR="00936E62" w:rsidRPr="000E259D">
        <w:rPr>
          <w:rFonts w:ascii="Calibri" w:hAnsi="Calibri" w:cs="Calibri"/>
          <w:bCs/>
          <w:color w:val="000000" w:themeColor="text1"/>
          <w:sz w:val="22"/>
          <w:szCs w:val="22"/>
        </w:rPr>
        <w:t>in sicer</w:t>
      </w:r>
      <w:r w:rsidRPr="000E259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6D27A4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>storitve izvajanja nalog imenovanega zdravnika iz 81. člena ZZVZZ</w:t>
      </w:r>
      <w:r w:rsidR="006D27A4" w:rsidRPr="000E259D">
        <w:rPr>
          <w:rStyle w:val="Sprotnaopomba-sklic"/>
          <w:rFonts w:ascii="Calibri" w:hAnsi="Calibri" w:cs="Calibri"/>
          <w:b/>
          <w:bCs/>
          <w:color w:val="000000" w:themeColor="text1"/>
          <w:sz w:val="22"/>
          <w:szCs w:val="22"/>
        </w:rPr>
        <w:footnoteReference w:id="1"/>
      </w:r>
      <w:r w:rsidR="006D27A4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, izvajanja nalog zdravnika – člana zdravstvene komisije </w:t>
      </w:r>
      <w:r w:rsidR="0001230A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>iz 82. člena ZZVZZ</w:t>
      </w:r>
      <w:r w:rsidR="00E33515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in</w:t>
      </w:r>
      <w:r w:rsidR="0001230A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izvajanja nalog zdravnika izvedenca iz 25</w:t>
      </w:r>
      <w:r w:rsidR="005B3029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>8</w:t>
      </w:r>
      <w:r w:rsidR="0001230A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>. člena Pravil OZZ</w:t>
      </w:r>
      <w:r w:rsidR="0001230A" w:rsidRPr="000E259D">
        <w:rPr>
          <w:rStyle w:val="Sprotnaopomba-sklic"/>
          <w:rFonts w:ascii="Calibri" w:hAnsi="Calibri" w:cs="Calibri"/>
          <w:b/>
          <w:bCs/>
          <w:color w:val="000000" w:themeColor="text1"/>
          <w:sz w:val="22"/>
          <w:szCs w:val="22"/>
        </w:rPr>
        <w:footnoteReference w:id="2"/>
      </w:r>
      <w:r w:rsidR="00E33515" w:rsidRPr="000E259D">
        <w:rPr>
          <w:rFonts w:ascii="Calibri" w:hAnsi="Calibri" w:cs="Calibri"/>
          <w:bCs/>
          <w:color w:val="000000" w:themeColor="text1"/>
          <w:sz w:val="22"/>
          <w:szCs w:val="22"/>
        </w:rPr>
        <w:t>, ki</w:t>
      </w:r>
      <w:r w:rsidR="00851905" w:rsidRPr="000E259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E33515" w:rsidRPr="000E259D">
        <w:rPr>
          <w:rFonts w:ascii="Calibri" w:hAnsi="Calibri" w:cs="Calibri"/>
          <w:bCs/>
          <w:color w:val="000000" w:themeColor="text1"/>
          <w:sz w:val="22"/>
          <w:szCs w:val="22"/>
        </w:rPr>
        <w:t>poda izvedensko mnenje na zahtevo uradne osebe ZZZS, ko ta odloča na podlagi 81., 82. ali 84. člena ZZVZZ ali v primeru izjemnih odobritev na podlagi tretjega odstavka 259. člena Pravil OZZ.</w:t>
      </w:r>
    </w:p>
    <w:p w14:paraId="27E69F7A" w14:textId="69B4ED3B" w:rsidR="00DB0256" w:rsidRPr="00125231" w:rsidRDefault="00DB0256" w:rsidP="006D1626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AE6B8E">
        <w:rPr>
          <w:rFonts w:ascii="Calibri" w:hAnsi="Calibri" w:cs="Calibri"/>
          <w:bCs/>
          <w:sz w:val="22"/>
          <w:szCs w:val="22"/>
        </w:rPr>
        <w:t>Predmet javnega naročila so tudi storitve finančno</w:t>
      </w:r>
      <w:r w:rsidR="0008030E" w:rsidRPr="00AE6B8E">
        <w:rPr>
          <w:rFonts w:ascii="Calibri" w:hAnsi="Calibri" w:cs="Calibri"/>
          <w:bCs/>
          <w:sz w:val="22"/>
          <w:szCs w:val="22"/>
        </w:rPr>
        <w:t xml:space="preserve"> </w:t>
      </w:r>
      <w:r w:rsidRPr="00AE6B8E">
        <w:rPr>
          <w:rFonts w:ascii="Calibri" w:hAnsi="Calibri" w:cs="Calibri"/>
          <w:bCs/>
          <w:sz w:val="22"/>
          <w:szCs w:val="22"/>
        </w:rPr>
        <w:t>medicinskega nadzora zdravstvenih delavcev za potrebe ZZZS v let</w:t>
      </w:r>
      <w:r w:rsidR="00AE6B8E" w:rsidRPr="00AE6B8E">
        <w:rPr>
          <w:rFonts w:ascii="Calibri" w:hAnsi="Calibri" w:cs="Calibri"/>
          <w:bCs/>
          <w:sz w:val="22"/>
          <w:szCs w:val="22"/>
        </w:rPr>
        <w:t>ih</w:t>
      </w:r>
      <w:r w:rsidRPr="00AE6B8E">
        <w:rPr>
          <w:rFonts w:ascii="Calibri" w:hAnsi="Calibri" w:cs="Calibri"/>
          <w:bCs/>
          <w:sz w:val="22"/>
          <w:szCs w:val="22"/>
        </w:rPr>
        <w:t xml:space="preserve"> 202</w:t>
      </w:r>
      <w:r w:rsidR="00AE6B8E" w:rsidRPr="00AE6B8E">
        <w:rPr>
          <w:rFonts w:ascii="Calibri" w:hAnsi="Calibri" w:cs="Calibri"/>
          <w:bCs/>
          <w:sz w:val="22"/>
          <w:szCs w:val="22"/>
        </w:rPr>
        <w:t>1-2024</w:t>
      </w:r>
      <w:r w:rsidRPr="00AE6B8E">
        <w:rPr>
          <w:rFonts w:ascii="Calibri" w:hAnsi="Calibri" w:cs="Calibri"/>
          <w:bCs/>
          <w:sz w:val="22"/>
          <w:szCs w:val="22"/>
        </w:rPr>
        <w:t>, in sicer</w:t>
      </w:r>
      <w:r w:rsidR="0008030E" w:rsidRPr="00AE6B8E">
        <w:rPr>
          <w:rFonts w:ascii="Calibri" w:hAnsi="Calibri" w:cs="Calibri"/>
          <w:bCs/>
          <w:sz w:val="22"/>
          <w:szCs w:val="22"/>
        </w:rPr>
        <w:t xml:space="preserve"> </w:t>
      </w:r>
      <w:r w:rsidR="0008030E" w:rsidRPr="00AE6B8E">
        <w:rPr>
          <w:rFonts w:ascii="Calibri" w:hAnsi="Calibri" w:cs="Calibri"/>
          <w:b/>
          <w:bCs/>
          <w:sz w:val="22"/>
          <w:szCs w:val="22"/>
        </w:rPr>
        <w:t xml:space="preserve">storitve izvajanja </w:t>
      </w:r>
      <w:r w:rsidR="00FD5B97" w:rsidRPr="00AE6B8E">
        <w:rPr>
          <w:rFonts w:ascii="Calibri" w:hAnsi="Calibri" w:cs="Calibri"/>
          <w:b/>
          <w:bCs/>
          <w:sz w:val="22"/>
          <w:szCs w:val="22"/>
        </w:rPr>
        <w:t>teh</w:t>
      </w:r>
      <w:r w:rsidR="0008030E" w:rsidRPr="00AE6B8E">
        <w:rPr>
          <w:rFonts w:ascii="Calibri" w:hAnsi="Calibri" w:cs="Calibri"/>
          <w:b/>
          <w:bCs/>
          <w:sz w:val="22"/>
          <w:szCs w:val="22"/>
        </w:rPr>
        <w:t xml:space="preserve"> nadzorov v zdravstvenih dejavnosti na vseh treh ravneh zdravstvenega varstva</w:t>
      </w:r>
      <w:r w:rsidR="0008030E" w:rsidRPr="0021575D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Pr="0095252B">
        <w:rPr>
          <w:rFonts w:ascii="Calibri" w:hAnsi="Calibri" w:cs="Calibri"/>
          <w:b/>
          <w:bCs/>
          <w:sz w:val="22"/>
          <w:szCs w:val="22"/>
        </w:rPr>
        <w:t xml:space="preserve">za nadzore skupin primerljivih primerov (SPP), za nadzore specialističnih </w:t>
      </w:r>
      <w:r w:rsidRPr="0095252B">
        <w:rPr>
          <w:rFonts w:ascii="Calibri" w:hAnsi="Calibri" w:cs="Calibri"/>
          <w:b/>
          <w:bCs/>
          <w:sz w:val="22"/>
          <w:szCs w:val="22"/>
        </w:rPr>
        <w:lastRenderedPageBreak/>
        <w:t>ambulant ter za nadzore patronaže in nege</w:t>
      </w:r>
      <w:r w:rsidR="0095252B" w:rsidRPr="0095252B">
        <w:rPr>
          <w:rFonts w:ascii="Calibri" w:hAnsi="Calibri" w:cs="Calibri"/>
          <w:b/>
          <w:bCs/>
          <w:sz w:val="22"/>
          <w:szCs w:val="22"/>
        </w:rPr>
        <w:t xml:space="preserve"> (raven se določi glede na profil izobrazbe izvajalca)</w:t>
      </w:r>
      <w:r w:rsidR="0008030E" w:rsidRPr="0095252B">
        <w:rPr>
          <w:rFonts w:ascii="Calibri" w:hAnsi="Calibri" w:cs="Calibri"/>
          <w:b/>
          <w:bCs/>
          <w:sz w:val="22"/>
          <w:szCs w:val="22"/>
        </w:rPr>
        <w:t>,</w:t>
      </w:r>
      <w:r w:rsidR="0008030E" w:rsidRPr="00E7150C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B23A8" w:rsidRPr="00E7150C">
        <w:rPr>
          <w:rFonts w:ascii="Calibri" w:hAnsi="Calibri" w:cs="Calibri"/>
          <w:b/>
          <w:bCs/>
          <w:sz w:val="22"/>
          <w:szCs w:val="22"/>
        </w:rPr>
        <w:t>vključno z delom na sestankih nadzornikov ZZZS</w:t>
      </w:r>
      <w:r w:rsidR="006B23A8" w:rsidRPr="00E7150C">
        <w:rPr>
          <w:rFonts w:ascii="Calibri" w:hAnsi="Calibri" w:cs="Calibri"/>
          <w:bCs/>
          <w:sz w:val="22"/>
          <w:szCs w:val="22"/>
        </w:rPr>
        <w:t>.</w:t>
      </w:r>
    </w:p>
    <w:p w14:paraId="13DC9680" w14:textId="24079E27" w:rsidR="006D1626" w:rsidRPr="00125231" w:rsidRDefault="00502203" w:rsidP="006D1626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5" w:name="_Hlk55980518"/>
      <w:r w:rsidRPr="00A22824">
        <w:rPr>
          <w:rFonts w:ascii="Calibri" w:hAnsi="Calibri" w:cs="Calibri"/>
          <w:bCs/>
          <w:sz w:val="22"/>
          <w:szCs w:val="22"/>
        </w:rPr>
        <w:t>Podrobnosti o</w:t>
      </w:r>
      <w:r w:rsidR="006D1626" w:rsidRPr="00A22824">
        <w:rPr>
          <w:rFonts w:ascii="Calibri" w:hAnsi="Calibri" w:cs="Calibri"/>
          <w:bCs/>
          <w:sz w:val="22"/>
          <w:szCs w:val="22"/>
        </w:rPr>
        <w:t xml:space="preserve"> predmet</w:t>
      </w:r>
      <w:r w:rsidRPr="00A22824">
        <w:rPr>
          <w:rFonts w:ascii="Calibri" w:hAnsi="Calibri" w:cs="Calibri"/>
          <w:bCs/>
          <w:sz w:val="22"/>
          <w:szCs w:val="22"/>
        </w:rPr>
        <w:t>u</w:t>
      </w:r>
      <w:r w:rsidR="006D1626" w:rsidRPr="00A22824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A22824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>
        <w:rPr>
          <w:rFonts w:ascii="Calibri" w:hAnsi="Calibri" w:cs="Calibri"/>
          <w:bCs/>
          <w:sz w:val="22"/>
          <w:szCs w:val="22"/>
        </w:rPr>
        <w:t>značilnosti</w:t>
      </w:r>
      <w:r w:rsidRPr="00A22824">
        <w:rPr>
          <w:rFonts w:ascii="Calibri" w:hAnsi="Calibri" w:cs="Calibri"/>
          <w:bCs/>
          <w:sz w:val="22"/>
          <w:szCs w:val="22"/>
        </w:rPr>
        <w:t xml:space="preserve"> storitev iz naročila</w:t>
      </w:r>
      <w:r w:rsidR="006D1626" w:rsidRPr="00A22824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A22824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A22824">
        <w:rPr>
          <w:rFonts w:ascii="Calibri" w:hAnsi="Calibri" w:cs="Calibri"/>
          <w:bCs/>
          <w:sz w:val="22"/>
          <w:szCs w:val="22"/>
        </w:rPr>
        <w:t>so razvidn</w:t>
      </w:r>
      <w:r w:rsidR="003F30B1" w:rsidRPr="00A22824">
        <w:rPr>
          <w:rFonts w:ascii="Calibri" w:hAnsi="Calibri" w:cs="Calibri"/>
          <w:bCs/>
          <w:sz w:val="22"/>
          <w:szCs w:val="22"/>
        </w:rPr>
        <w:t>i</w:t>
      </w:r>
      <w:r w:rsidR="006D1626" w:rsidRPr="00A22824">
        <w:rPr>
          <w:rFonts w:ascii="Calibri" w:hAnsi="Calibri" w:cs="Calibri"/>
          <w:bCs/>
          <w:sz w:val="22"/>
          <w:szCs w:val="22"/>
        </w:rPr>
        <w:t xml:space="preserve"> iz </w:t>
      </w:r>
      <w:r w:rsidR="006D1626" w:rsidRPr="000E0780">
        <w:rPr>
          <w:rFonts w:ascii="Calibri" w:hAnsi="Calibri" w:cs="Calibri"/>
          <w:bCs/>
          <w:sz w:val="22"/>
          <w:szCs w:val="22"/>
        </w:rPr>
        <w:t>priložen</w:t>
      </w:r>
      <w:r w:rsidR="006B23A8" w:rsidRPr="000E0780">
        <w:rPr>
          <w:rFonts w:ascii="Calibri" w:hAnsi="Calibri" w:cs="Calibri"/>
          <w:bCs/>
          <w:sz w:val="22"/>
          <w:szCs w:val="22"/>
        </w:rPr>
        <w:t>ih</w:t>
      </w:r>
      <w:r w:rsidR="006D1626" w:rsidRPr="000E0780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0E0780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0E0780">
        <w:rPr>
          <w:rFonts w:ascii="Calibri" w:hAnsi="Calibri" w:cs="Calibri"/>
          <w:bCs/>
          <w:sz w:val="22"/>
          <w:szCs w:val="22"/>
        </w:rPr>
        <w:t>pogodb</w:t>
      </w:r>
      <w:r w:rsidR="002E0CEC" w:rsidRPr="000E0780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0E0780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0E0780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0E0780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0E0780">
        <w:rPr>
          <w:rFonts w:ascii="Calibri" w:hAnsi="Calibri" w:cs="Calibri"/>
          <w:bCs/>
          <w:sz w:val="22"/>
          <w:szCs w:val="22"/>
        </w:rPr>
        <w:t>pa so razvidni iz priložen</w:t>
      </w:r>
      <w:r w:rsidR="0059102B" w:rsidRPr="000E0780">
        <w:rPr>
          <w:rFonts w:ascii="Calibri" w:hAnsi="Calibri" w:cs="Calibri"/>
          <w:bCs/>
          <w:sz w:val="22"/>
          <w:szCs w:val="22"/>
        </w:rPr>
        <w:t xml:space="preserve">ih sklepov o višini </w:t>
      </w:r>
      <w:r w:rsidR="0059102B" w:rsidRPr="0095252B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času pogodbenega obdobja </w:t>
      </w:r>
      <w:r w:rsidR="00B16363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te sklepe ZZZS lahko </w:t>
      </w:r>
      <w:r w:rsidR="000E0780" w:rsidRPr="0095252B">
        <w:rPr>
          <w:rFonts w:ascii="Calibri" w:hAnsi="Calibri" w:cs="Calibri"/>
          <w:bCs/>
          <w:color w:val="000000" w:themeColor="text1"/>
          <w:sz w:val="22"/>
          <w:szCs w:val="22"/>
        </w:rPr>
        <w:t>spremeni</w:t>
      </w:r>
      <w:r w:rsidR="00B16363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– če je sprememba v škodo</w:t>
      </w:r>
      <w:r w:rsidR="00220750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906D46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nasprotnega pogodbenika, lahko le-ta </w:t>
      </w:r>
      <w:r w:rsidR="007D0E1C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odkloni </w:t>
      </w:r>
      <w:r w:rsidR="0095252B" w:rsidRPr="0095252B">
        <w:rPr>
          <w:rFonts w:ascii="Calibri" w:hAnsi="Calibri" w:cs="Calibri"/>
          <w:bCs/>
          <w:color w:val="000000" w:themeColor="text1"/>
          <w:sz w:val="22"/>
          <w:szCs w:val="22"/>
        </w:rPr>
        <w:t>izvedbo</w:t>
      </w:r>
      <w:r w:rsidR="007D0E1C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storitev, za katere velja spremenjeno plačilo in </w:t>
      </w:r>
      <w:r w:rsidR="00906D46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takoj </w:t>
      </w:r>
      <w:r w:rsidR="000C5340">
        <w:rPr>
          <w:rFonts w:ascii="Calibri" w:hAnsi="Calibri" w:cs="Calibri"/>
          <w:bCs/>
          <w:color w:val="000000" w:themeColor="text1"/>
          <w:sz w:val="22"/>
          <w:szCs w:val="22"/>
        </w:rPr>
        <w:t>odpove</w:t>
      </w:r>
      <w:r w:rsidR="00906D46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pogodb</w:t>
      </w:r>
      <w:r w:rsidR="000C5340">
        <w:rPr>
          <w:rFonts w:ascii="Calibri" w:hAnsi="Calibri" w:cs="Calibri"/>
          <w:bCs/>
          <w:color w:val="000000" w:themeColor="text1"/>
          <w:sz w:val="22"/>
          <w:szCs w:val="22"/>
        </w:rPr>
        <w:t>o</w:t>
      </w:r>
      <w:r w:rsidR="00B16363" w:rsidRPr="0095252B">
        <w:rPr>
          <w:rFonts w:ascii="Calibri" w:hAnsi="Calibri" w:cs="Calibri"/>
          <w:bCs/>
          <w:color w:val="000000" w:themeColor="text1"/>
          <w:sz w:val="22"/>
          <w:szCs w:val="22"/>
        </w:rPr>
        <w:t>)</w:t>
      </w:r>
      <w:r w:rsidR="00AD47C5" w:rsidRPr="0095252B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7EA3DC89" w14:textId="2E0E8536" w:rsidR="00023297" w:rsidRPr="00CD5479" w:rsidRDefault="00FF2145" w:rsidP="00BC7343">
      <w:pPr>
        <w:spacing w:after="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6" w:name="_Hlk22199537"/>
      <w:bookmarkStart w:id="7" w:name="_Hlk21502706"/>
      <w:bookmarkEnd w:id="5"/>
      <w:r w:rsidRPr="00CD5479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1B47FE" w:rsidRPr="00E64099">
        <w:rPr>
          <w:rFonts w:ascii="Calibri" w:hAnsi="Calibri" w:cs="Calibri"/>
          <w:b/>
          <w:color w:val="000000" w:themeColor="text1"/>
          <w:sz w:val="22"/>
          <w:szCs w:val="22"/>
        </w:rPr>
        <w:t>2</w:t>
      </w:r>
      <w:r w:rsidR="00CD5479" w:rsidRPr="00E64099">
        <w:rPr>
          <w:rFonts w:ascii="Calibri" w:hAnsi="Calibri" w:cs="Calibri"/>
          <w:b/>
          <w:color w:val="000000" w:themeColor="text1"/>
          <w:sz w:val="22"/>
          <w:szCs w:val="22"/>
        </w:rPr>
        <w:t>4</w:t>
      </w:r>
      <w:r w:rsidRPr="00CD5479">
        <w:rPr>
          <w:rFonts w:ascii="Calibri" w:hAnsi="Calibri" w:cs="Calibri"/>
          <w:b/>
          <w:color w:val="000000" w:themeColor="text1"/>
          <w:sz w:val="22"/>
          <w:szCs w:val="22"/>
        </w:rPr>
        <w:t xml:space="preserve"> sklop</w:t>
      </w:r>
      <w:r w:rsidR="003158F1" w:rsidRPr="00CD5479">
        <w:rPr>
          <w:rFonts w:ascii="Calibri" w:hAnsi="Calibri" w:cs="Calibri"/>
          <w:b/>
          <w:color w:val="000000" w:themeColor="text1"/>
          <w:sz w:val="22"/>
          <w:szCs w:val="22"/>
        </w:rPr>
        <w:t>ov</w:t>
      </w:r>
      <w:r w:rsidR="00AE4DB4" w:rsidRPr="00CD5479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AE4DB4" w:rsidRPr="00CD5479">
        <w:rPr>
          <w:rFonts w:ascii="Calibri" w:hAnsi="Calibri" w:cs="Calibri"/>
          <w:color w:val="000000" w:themeColor="text1"/>
          <w:sz w:val="22"/>
          <w:szCs w:val="22"/>
        </w:rPr>
        <w:t xml:space="preserve">(po organizacijskih enotah </w:t>
      </w:r>
      <w:r w:rsidR="00816676" w:rsidRPr="00CD5479">
        <w:rPr>
          <w:rFonts w:ascii="Calibri" w:hAnsi="Calibri" w:cs="Calibri"/>
          <w:color w:val="000000" w:themeColor="text1"/>
          <w:sz w:val="22"/>
          <w:szCs w:val="22"/>
        </w:rPr>
        <w:t>ZZZS</w:t>
      </w:r>
      <w:r w:rsidR="006C52C8" w:rsidRPr="00CD5479">
        <w:rPr>
          <w:rFonts w:ascii="Calibri" w:hAnsi="Calibri" w:cs="Calibri"/>
          <w:color w:val="000000" w:themeColor="text1"/>
          <w:sz w:val="22"/>
          <w:szCs w:val="22"/>
        </w:rPr>
        <w:t xml:space="preserve"> in glede na vrsto nalog</w:t>
      </w:r>
      <w:r w:rsidR="00AE4DB4" w:rsidRPr="00CD5479">
        <w:rPr>
          <w:rFonts w:ascii="Calibri" w:hAnsi="Calibri" w:cs="Calibri"/>
          <w:color w:val="000000" w:themeColor="text1"/>
          <w:sz w:val="22"/>
          <w:szCs w:val="22"/>
        </w:rPr>
        <w:t>)</w:t>
      </w:r>
      <w:r w:rsidRPr="00CD5479">
        <w:rPr>
          <w:rFonts w:ascii="Calibri" w:hAnsi="Calibri" w:cs="Calibri"/>
          <w:color w:val="000000" w:themeColor="text1"/>
          <w:sz w:val="22"/>
          <w:szCs w:val="22"/>
        </w:rPr>
        <w:t>, in sic</w:t>
      </w:r>
      <w:bookmarkStart w:id="8" w:name="_Hlk22023576"/>
      <w:r w:rsidR="00CF233B" w:rsidRPr="00CD5479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6E12FC7A" w14:textId="19300417" w:rsidR="00C63E45" w:rsidRPr="00BE1CB7" w:rsidRDefault="00023297" w:rsidP="00BC7343">
      <w:pPr>
        <w:numPr>
          <w:ilvl w:val="0"/>
          <w:numId w:val="2"/>
        </w:numPr>
        <w:tabs>
          <w:tab w:val="clear" w:pos="360"/>
        </w:tabs>
        <w:spacing w:after="60"/>
        <w:ind w:left="357"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9" w:name="_Hlk22031852"/>
      <w:bookmarkStart w:id="10" w:name="_Hlk21502741"/>
      <w:r w:rsidRPr="00BE1CB7">
        <w:rPr>
          <w:rFonts w:ascii="Calibri" w:hAnsi="Calibri" w:cs="Calibri"/>
          <w:b/>
          <w:color w:val="000000" w:themeColor="text1"/>
          <w:sz w:val="22"/>
          <w:szCs w:val="22"/>
        </w:rPr>
        <w:t xml:space="preserve">SKLOP </w:t>
      </w:r>
      <w:r w:rsidR="00CD5479" w:rsidRPr="00BE1CB7">
        <w:rPr>
          <w:rFonts w:ascii="Calibri" w:hAnsi="Calibri" w:cs="Calibri"/>
          <w:b/>
          <w:color w:val="000000" w:themeColor="text1"/>
          <w:sz w:val="22"/>
          <w:szCs w:val="22"/>
        </w:rPr>
        <w:t>1</w:t>
      </w:r>
      <w:r w:rsidR="001D7451" w:rsidRPr="00BE1CB7">
        <w:rPr>
          <w:rFonts w:ascii="Calibri" w:hAnsi="Calibri" w:cs="Calibri"/>
          <w:b/>
          <w:color w:val="000000" w:themeColor="text1"/>
          <w:sz w:val="22"/>
          <w:szCs w:val="22"/>
        </w:rPr>
        <w:t>:</w:t>
      </w:r>
      <w:r w:rsidR="001D7451" w:rsidRPr="00BE1CB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3158F1" w:rsidRPr="00BE1CB7">
        <w:rPr>
          <w:rFonts w:ascii="Calibri" w:hAnsi="Calibri" w:cs="Calibri"/>
          <w:b/>
          <w:bCs/>
          <w:color w:val="000000" w:themeColor="text1"/>
          <w:sz w:val="22"/>
          <w:szCs w:val="22"/>
        </w:rPr>
        <w:t>OE Celje</w:t>
      </w:r>
      <w:r w:rsidR="00FA3266" w:rsidRPr="00BE1CB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6C52C8" w:rsidRPr="00BE1CB7">
        <w:rPr>
          <w:rFonts w:ascii="Calibri" w:hAnsi="Calibri" w:cs="Calibri"/>
          <w:color w:val="000000" w:themeColor="text1"/>
          <w:sz w:val="22"/>
          <w:szCs w:val="22"/>
        </w:rPr>
        <w:t xml:space="preserve">naloge </w:t>
      </w:r>
      <w:r w:rsidR="00816DEF" w:rsidRPr="00BE1CB7">
        <w:rPr>
          <w:rFonts w:ascii="Calibri" w:hAnsi="Calibri" w:cs="Calibri"/>
          <w:color w:val="000000" w:themeColor="text1"/>
          <w:sz w:val="22"/>
          <w:szCs w:val="22"/>
        </w:rPr>
        <w:t>imenovan</w:t>
      </w:r>
      <w:r w:rsidR="006C52C8" w:rsidRPr="00BE1CB7">
        <w:rPr>
          <w:rFonts w:ascii="Calibri" w:hAnsi="Calibri" w:cs="Calibri"/>
          <w:color w:val="000000" w:themeColor="text1"/>
          <w:sz w:val="22"/>
          <w:szCs w:val="22"/>
        </w:rPr>
        <w:t xml:space="preserve">ega </w:t>
      </w:r>
      <w:r w:rsidR="00816DEF" w:rsidRPr="00BE1CB7">
        <w:rPr>
          <w:rFonts w:ascii="Calibri" w:hAnsi="Calibri" w:cs="Calibri"/>
          <w:color w:val="000000" w:themeColor="text1"/>
          <w:sz w:val="22"/>
          <w:szCs w:val="22"/>
        </w:rPr>
        <w:t>zdravnik</w:t>
      </w:r>
      <w:r w:rsidR="006C52C8" w:rsidRPr="00BE1CB7">
        <w:rPr>
          <w:rFonts w:ascii="Calibri" w:hAnsi="Calibri" w:cs="Calibri"/>
          <w:color w:val="000000" w:themeColor="text1"/>
          <w:sz w:val="22"/>
          <w:szCs w:val="22"/>
        </w:rPr>
        <w:t>a</w:t>
      </w:r>
      <w:r w:rsidR="00BE48F6" w:rsidRPr="00BE1CB7">
        <w:rPr>
          <w:rFonts w:ascii="Calibri" w:hAnsi="Calibri" w:cs="Calibri"/>
          <w:color w:val="000000" w:themeColor="text1"/>
          <w:sz w:val="22"/>
          <w:szCs w:val="22"/>
        </w:rPr>
        <w:t xml:space="preserve"> in zdravnika izvedenca</w:t>
      </w:r>
    </w:p>
    <w:p w14:paraId="52C25350" w14:textId="175C9BF8" w:rsidR="00CD5479" w:rsidRPr="00BE1CB7" w:rsidRDefault="00CD5479" w:rsidP="00CD5479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2: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1CB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Koper</w:t>
      </w:r>
      <w:r w:rsidR="00FA3266"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0D75D31C" w14:textId="0920695A" w:rsidR="00220750" w:rsidRPr="00BE1CB7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3: </w:t>
      </w:r>
      <w:r w:rsidRPr="00BE1CB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Kranj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 in zdravnika izvedenca</w:t>
      </w:r>
    </w:p>
    <w:p w14:paraId="7C3080F5" w14:textId="4369A4C8" w:rsidR="00220750" w:rsidRPr="00BE1CB7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4: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1CB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Krško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 in zdravnika izvedenca</w:t>
      </w:r>
    </w:p>
    <w:p w14:paraId="63588B06" w14:textId="1B13FC81" w:rsidR="00220750" w:rsidRPr="00BE1CB7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BE1CB7">
        <w:rPr>
          <w:rFonts w:ascii="Calibri" w:hAnsi="Calibri" w:cs="Calibri"/>
          <w:b/>
          <w:color w:val="000000" w:themeColor="text1"/>
          <w:sz w:val="22"/>
          <w:szCs w:val="22"/>
        </w:rPr>
        <w:t>SKLOP 5:</w:t>
      </w:r>
      <w:r w:rsidRPr="00BE1CB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BE1CB7">
        <w:rPr>
          <w:rFonts w:ascii="Calibri" w:hAnsi="Calibri" w:cs="Calibri"/>
          <w:b/>
          <w:bCs/>
          <w:color w:val="000000" w:themeColor="text1"/>
          <w:sz w:val="22"/>
          <w:szCs w:val="22"/>
        </w:rPr>
        <w:t>OE Ljubljana</w:t>
      </w:r>
      <w:r w:rsidRPr="00BE1CB7">
        <w:rPr>
          <w:rFonts w:ascii="Calibri" w:hAnsi="Calibri" w:cs="Calibri"/>
          <w:color w:val="000000" w:themeColor="text1"/>
          <w:sz w:val="22"/>
          <w:szCs w:val="22"/>
        </w:rPr>
        <w:t xml:space="preserve"> naloge imenovanega zdravnika in zdravnika izvedenca</w:t>
      </w:r>
    </w:p>
    <w:p w14:paraId="56DA624F" w14:textId="3FAC53A3" w:rsidR="00220750" w:rsidRPr="00BE1CB7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6: </w:t>
      </w:r>
      <w:r w:rsidRPr="00BE1CB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Maribor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 in zdravnika izvedenca</w:t>
      </w:r>
    </w:p>
    <w:p w14:paraId="28FE8B4E" w14:textId="625221EF" w:rsidR="00220750" w:rsidRPr="00BE1CB7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7: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1CB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Murska Sobota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 in zdravnika izvedenca</w:t>
      </w:r>
    </w:p>
    <w:p w14:paraId="5A3B1191" w14:textId="7457FC9E" w:rsidR="00220750" w:rsidRPr="00BE1CB7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8: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1CB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Nova Gorica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 in zdravnika izvedenca</w:t>
      </w:r>
    </w:p>
    <w:p w14:paraId="271DC87C" w14:textId="2F40E205" w:rsidR="00220750" w:rsidRPr="00BE1CB7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BE1CB7">
        <w:rPr>
          <w:rFonts w:ascii="Calibri" w:hAnsi="Calibri" w:cs="Calibri"/>
          <w:b/>
          <w:color w:val="000000" w:themeColor="text1"/>
          <w:sz w:val="22"/>
          <w:szCs w:val="22"/>
        </w:rPr>
        <w:t xml:space="preserve">SKLOP 9: </w:t>
      </w:r>
      <w:r w:rsidRPr="00BE1CB7">
        <w:rPr>
          <w:rFonts w:ascii="Calibri" w:hAnsi="Calibri" w:cs="Calibri"/>
          <w:b/>
          <w:bCs/>
          <w:color w:val="000000" w:themeColor="text1"/>
          <w:sz w:val="22"/>
          <w:szCs w:val="22"/>
        </w:rPr>
        <w:t>OE Novo mesto</w:t>
      </w:r>
      <w:r w:rsidRPr="00BE1CB7">
        <w:rPr>
          <w:rFonts w:ascii="Calibri" w:hAnsi="Calibri" w:cs="Calibri"/>
          <w:color w:val="000000" w:themeColor="text1"/>
          <w:sz w:val="22"/>
          <w:szCs w:val="22"/>
        </w:rPr>
        <w:t xml:space="preserve"> naloge imenovanega zdravnika in zdravnika izvedenca</w:t>
      </w:r>
      <w:r w:rsidRPr="00BE1CB7">
        <w:rPr>
          <w:rFonts w:ascii="Calibri" w:hAnsi="Calibri" w:cs="Calibri"/>
          <w:color w:val="000000" w:themeColor="text1"/>
          <w:sz w:val="22"/>
          <w:szCs w:val="22"/>
        </w:rPr>
        <w:tab/>
      </w:r>
    </w:p>
    <w:p w14:paraId="110877AF" w14:textId="276B71B3" w:rsidR="00220750" w:rsidRPr="00BE1CB7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10: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1CB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Ravne na Koroškem 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6D6A538A" w14:textId="256D375B" w:rsidR="00220750" w:rsidRPr="00BE1CB7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11: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1CB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DIREKCIJA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zdravnika</w:t>
      </w:r>
      <w:r w:rsidR="00C94EDD"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="00C94EDD"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>člana zdrav. komisije in zdravnika izvedenca</w:t>
      </w:r>
    </w:p>
    <w:p w14:paraId="56D82BD2" w14:textId="6E4F92B5" w:rsidR="00220750" w:rsidRPr="00BE1CB7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12: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1CB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Maribor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zdravnika</w:t>
      </w:r>
      <w:r w:rsidR="00C94EDD"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="00C94EDD"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>člana zdrav. komisije in zdravnika</w:t>
      </w:r>
      <w:r w:rsidRPr="00BE1CB7">
        <w:rPr>
          <w:rFonts w:ascii="Calibri" w:hAnsi="Calibri" w:cs="Calibri"/>
          <w:color w:val="000000" w:themeColor="text1"/>
          <w:sz w:val="22"/>
          <w:szCs w:val="22"/>
        </w:rPr>
        <w:t xml:space="preserve"> izvedenca</w:t>
      </w:r>
    </w:p>
    <w:p w14:paraId="0402FD75" w14:textId="740502D8" w:rsidR="00CD5479" w:rsidRPr="00CD5479" w:rsidRDefault="00CD5479" w:rsidP="00CD5479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 w:rsidR="0022075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13</w:t>
      </w: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07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Koper</w:t>
      </w:r>
      <w:r w:rsidR="00FA32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>naloge zdravnika izvedenca psihiatra</w:t>
      </w:r>
    </w:p>
    <w:p w14:paraId="068A9ADE" w14:textId="36726F6E" w:rsidR="0059102B" w:rsidRDefault="0059102B" w:rsidP="0059102B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 w:rsidR="0022075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14</w:t>
      </w: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07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Krško</w:t>
      </w:r>
      <w:r w:rsidR="00FA32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>naloge zdravnika izvedenca psihiatra</w:t>
      </w:r>
    </w:p>
    <w:p w14:paraId="1D9DD5A1" w14:textId="5B299E8F" w:rsidR="00220750" w:rsidRPr="00CD5479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D5479">
        <w:rPr>
          <w:rFonts w:ascii="Calibri" w:hAnsi="Calibri" w:cs="Calibri"/>
          <w:b/>
          <w:color w:val="000000" w:themeColor="text1"/>
          <w:sz w:val="22"/>
          <w:szCs w:val="22"/>
        </w:rPr>
        <w:t>SKLOP 1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>5</w:t>
      </w:r>
      <w:r w:rsidRPr="00CD5479">
        <w:rPr>
          <w:rFonts w:ascii="Calibri" w:hAnsi="Calibri" w:cs="Calibri"/>
          <w:b/>
          <w:color w:val="000000" w:themeColor="text1"/>
          <w:sz w:val="22"/>
          <w:szCs w:val="22"/>
        </w:rPr>
        <w:t xml:space="preserve">: </w:t>
      </w:r>
      <w:bookmarkStart w:id="11" w:name="_Hlk21501762"/>
      <w:r w:rsidRPr="000E0780">
        <w:rPr>
          <w:rFonts w:ascii="Calibri" w:hAnsi="Calibri" w:cs="Calibri"/>
          <w:b/>
          <w:bCs/>
          <w:color w:val="000000" w:themeColor="text1"/>
          <w:sz w:val="22"/>
          <w:szCs w:val="22"/>
        </w:rPr>
        <w:t>OE Novo mesto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CD5479">
        <w:rPr>
          <w:rFonts w:ascii="Calibri" w:hAnsi="Calibri" w:cs="Calibri"/>
          <w:color w:val="000000" w:themeColor="text1"/>
          <w:sz w:val="22"/>
          <w:szCs w:val="22"/>
        </w:rPr>
        <w:t xml:space="preserve">naloge zdravnika izvedenca </w:t>
      </w:r>
      <w:bookmarkEnd w:id="11"/>
      <w:r w:rsidRPr="00CD5479">
        <w:rPr>
          <w:rFonts w:ascii="Calibri" w:hAnsi="Calibri" w:cs="Calibri"/>
          <w:color w:val="000000" w:themeColor="text1"/>
          <w:sz w:val="22"/>
          <w:szCs w:val="22"/>
        </w:rPr>
        <w:t>psihiatra</w:t>
      </w:r>
    </w:p>
    <w:p w14:paraId="249850CC" w14:textId="3E369C24" w:rsidR="00220750" w:rsidRPr="00CD5479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1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6</w:t>
      </w: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07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Murska Sobota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>naloge zdravnika izvedenca psihiatra</w:t>
      </w:r>
    </w:p>
    <w:p w14:paraId="463B9C18" w14:textId="30E0AFC6" w:rsidR="00220750" w:rsidRPr="00CD5479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1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7</w:t>
      </w: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07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Ravne na Koroškem 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>naloge zdravnika izvedenca psihiatra</w:t>
      </w:r>
    </w:p>
    <w:p w14:paraId="081C323B" w14:textId="4D19B8C2" w:rsidR="00CD5479" w:rsidRPr="00CD5479" w:rsidRDefault="00CD5479" w:rsidP="00CD5479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 w:rsidR="0022075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18</w:t>
      </w: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07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Krško</w:t>
      </w:r>
      <w:r w:rsidR="00FA32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>naloge zdravnika izvedenca</w:t>
      </w:r>
      <w:r w:rsidRPr="00CD5479">
        <w:rPr>
          <w:rFonts w:ascii="Helv" w:eastAsiaTheme="minorHAnsi" w:hAnsi="Helv" w:cs="Helv"/>
          <w:color w:val="000000" w:themeColor="text1"/>
          <w:sz w:val="20"/>
          <w:szCs w:val="20"/>
          <w:lang w:eastAsia="en-US"/>
        </w:rPr>
        <w:t xml:space="preserve"> 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>medicine dela, prometa in športa</w:t>
      </w:r>
    </w:p>
    <w:p w14:paraId="0929A287" w14:textId="016ABD55" w:rsidR="00AE0BBB" w:rsidRPr="00CD5479" w:rsidRDefault="00AE0BBB" w:rsidP="00BC7343">
      <w:pPr>
        <w:numPr>
          <w:ilvl w:val="0"/>
          <w:numId w:val="2"/>
        </w:numPr>
        <w:spacing w:after="60"/>
        <w:ind w:left="357"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D5479">
        <w:rPr>
          <w:rFonts w:ascii="Calibri" w:hAnsi="Calibri" w:cs="Calibri"/>
          <w:b/>
          <w:color w:val="000000" w:themeColor="text1"/>
          <w:sz w:val="22"/>
          <w:szCs w:val="22"/>
        </w:rPr>
        <w:t>SKLOP 1</w:t>
      </w:r>
      <w:r w:rsidR="00220750">
        <w:rPr>
          <w:rFonts w:ascii="Calibri" w:hAnsi="Calibri" w:cs="Calibri"/>
          <w:b/>
          <w:color w:val="000000" w:themeColor="text1"/>
          <w:sz w:val="22"/>
          <w:szCs w:val="22"/>
        </w:rPr>
        <w:t>9</w:t>
      </w:r>
      <w:r w:rsidRPr="00CD5479">
        <w:rPr>
          <w:rFonts w:ascii="Calibri" w:hAnsi="Calibri" w:cs="Calibri"/>
          <w:b/>
          <w:color w:val="000000" w:themeColor="text1"/>
          <w:sz w:val="22"/>
          <w:szCs w:val="22"/>
        </w:rPr>
        <w:t xml:space="preserve">: </w:t>
      </w:r>
      <w:r w:rsidRPr="000E0780">
        <w:rPr>
          <w:rFonts w:ascii="Calibri" w:hAnsi="Calibri" w:cs="Calibri"/>
          <w:b/>
          <w:bCs/>
          <w:color w:val="000000" w:themeColor="text1"/>
          <w:sz w:val="22"/>
          <w:szCs w:val="22"/>
        </w:rPr>
        <w:t>OE Novo mesto</w:t>
      </w:r>
      <w:r w:rsidR="00FA3266" w:rsidRPr="000E0780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00CD5479">
        <w:rPr>
          <w:rFonts w:ascii="Calibri" w:hAnsi="Calibri" w:cs="Calibri"/>
          <w:color w:val="000000" w:themeColor="text1"/>
          <w:sz w:val="22"/>
          <w:szCs w:val="22"/>
        </w:rPr>
        <w:t xml:space="preserve">naloge zdravnika izvedenca </w:t>
      </w:r>
      <w:bookmarkStart w:id="12" w:name="_Hlk21960968"/>
      <w:r w:rsidRPr="00CD5479">
        <w:rPr>
          <w:rFonts w:ascii="Calibri" w:hAnsi="Calibri" w:cs="Calibri"/>
          <w:color w:val="000000" w:themeColor="text1"/>
          <w:sz w:val="22"/>
          <w:szCs w:val="22"/>
        </w:rPr>
        <w:t>medicine dela, prometa in športa</w:t>
      </w:r>
      <w:bookmarkEnd w:id="12"/>
    </w:p>
    <w:p w14:paraId="031E9BAF" w14:textId="79609656" w:rsidR="00C73BD6" w:rsidRPr="00CD5479" w:rsidRDefault="00C73BD6" w:rsidP="00C73BD6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2</w:t>
      </w:r>
      <w:r w:rsidR="00CD5479"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0</w:t>
      </w: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07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Ravne na Koroškem</w:t>
      </w:r>
      <w:r w:rsidR="00FA3266" w:rsidRPr="000E07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>naloge zdravnika izvedenca</w:t>
      </w:r>
      <w:r w:rsidRPr="00CD547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>medicine dela, prometa in športa</w:t>
      </w:r>
    </w:p>
    <w:p w14:paraId="4847421E" w14:textId="6AE7894C" w:rsidR="00C73BD6" w:rsidRDefault="00C73BD6" w:rsidP="00C73BD6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21: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07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Ravne na Koroškem</w:t>
      </w:r>
      <w:r w:rsidR="00FA3266" w:rsidRPr="000E07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>naloge zdravnika izvedenca ortopeda</w:t>
      </w:r>
    </w:p>
    <w:p w14:paraId="0C7308ED" w14:textId="4328F4C4" w:rsidR="00220750" w:rsidRPr="00CD5479" w:rsidRDefault="00220750" w:rsidP="00220750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22</w:t>
      </w: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07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Nova Gorica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>naloge zdravnika izvedenca oftamologa</w:t>
      </w:r>
    </w:p>
    <w:bookmarkEnd w:id="8"/>
    <w:bookmarkEnd w:id="9"/>
    <w:bookmarkEnd w:id="10"/>
    <w:p w14:paraId="06C60852" w14:textId="7169E8E7" w:rsidR="00325391" w:rsidRDefault="00325391" w:rsidP="00325391">
      <w:pPr>
        <w:numPr>
          <w:ilvl w:val="0"/>
          <w:numId w:val="2"/>
        </w:numPr>
        <w:spacing w:after="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2</w:t>
      </w:r>
      <w:r w:rsidR="0059102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3</w:t>
      </w: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07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DIREKCIJA</w:t>
      </w:r>
      <w:r w:rsidR="00FA32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73BD6">
        <w:rPr>
          <w:rFonts w:asciiTheme="minorHAnsi" w:hAnsiTheme="minorHAnsi" w:cstheme="minorHAnsi"/>
          <w:color w:val="000000" w:themeColor="text1"/>
          <w:sz w:val="22"/>
          <w:szCs w:val="22"/>
        </w:rPr>
        <w:t>naloge zdravnika izvedenca</w:t>
      </w:r>
      <w:r w:rsid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pulmologa </w:t>
      </w:r>
      <w:r w:rsidRPr="00C73BD6">
        <w:rPr>
          <w:rFonts w:asciiTheme="minorHAnsi" w:hAnsiTheme="minorHAnsi" w:cstheme="minorHAnsi"/>
          <w:color w:val="000000" w:themeColor="text1"/>
          <w:sz w:val="22"/>
          <w:szCs w:val="22"/>
        </w:rPr>
        <w:t>(trajno zdrav. s kisikom</w:t>
      </w:r>
      <w:r w:rsidR="00E6409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 domu</w:t>
      </w:r>
      <w:r w:rsidR="00005F4A" w:rsidRPr="00C73BD6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</w:p>
    <w:p w14:paraId="52D76C47" w14:textId="69E8015D" w:rsidR="0059102B" w:rsidRPr="00CD5479" w:rsidRDefault="0059102B" w:rsidP="0059102B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SKLOP 2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4</w:t>
      </w:r>
      <w:r w:rsidRPr="00CD547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0E078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DIREKCIJA</w:t>
      </w:r>
      <w:r w:rsidR="00FA32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D547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naloge finančno-medicinskega nadzornika </w:t>
      </w:r>
    </w:p>
    <w:p w14:paraId="77ED0BE4" w14:textId="77777777" w:rsidR="0059102B" w:rsidRPr="00C73BD6" w:rsidRDefault="0059102B" w:rsidP="0059102B">
      <w:pPr>
        <w:spacing w:after="60"/>
        <w:ind w:left="3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bookmarkEnd w:id="6"/>
    <w:p w14:paraId="7EE1D960" w14:textId="474D18A8" w:rsidR="00A00C46" w:rsidRPr="0021575D" w:rsidRDefault="00A00C46" w:rsidP="000E0780">
      <w:pPr>
        <w:jc w:val="both"/>
        <w:rPr>
          <w:rFonts w:ascii="Calibri" w:hAnsi="Calibri" w:cs="Calibri"/>
          <w:b/>
          <w:sz w:val="22"/>
          <w:szCs w:val="22"/>
        </w:rPr>
      </w:pPr>
      <w:r w:rsidRPr="000E0780">
        <w:rPr>
          <w:rFonts w:ascii="Calibri" w:hAnsi="Calibri" w:cs="Calibri"/>
          <w:b/>
          <w:sz w:val="22"/>
          <w:szCs w:val="22"/>
        </w:rPr>
        <w:t xml:space="preserve">Ponudnik lahko predloži ponudbo </w:t>
      </w:r>
      <w:r w:rsidR="000E0780" w:rsidRPr="000E0780">
        <w:rPr>
          <w:rFonts w:ascii="Calibri" w:hAnsi="Calibri" w:cs="Calibri"/>
          <w:b/>
          <w:sz w:val="22"/>
          <w:szCs w:val="22"/>
        </w:rPr>
        <w:t xml:space="preserve">tudi za več kot en </w:t>
      </w:r>
      <w:r w:rsidR="000E0780" w:rsidRPr="0021575D">
        <w:rPr>
          <w:rFonts w:ascii="Calibri" w:hAnsi="Calibri" w:cs="Calibri"/>
          <w:b/>
          <w:sz w:val="22"/>
          <w:szCs w:val="22"/>
        </w:rPr>
        <w:t>sklop</w:t>
      </w:r>
      <w:r w:rsidRPr="0021575D">
        <w:rPr>
          <w:rFonts w:ascii="Calibri" w:hAnsi="Calibri" w:cs="Calibri"/>
          <w:b/>
          <w:sz w:val="22"/>
          <w:szCs w:val="22"/>
        </w:rPr>
        <w:t xml:space="preserve">. </w:t>
      </w:r>
      <w:r w:rsidRPr="0021575D">
        <w:rPr>
          <w:rFonts w:ascii="Calibri" w:hAnsi="Calibri" w:cs="Calibri"/>
          <w:sz w:val="22"/>
          <w:szCs w:val="22"/>
        </w:rPr>
        <w:t>Ponudniki, ki predložijo ponudbo za več sklopov, s tem izrazijo</w:t>
      </w:r>
      <w:r w:rsidR="0021575D" w:rsidRPr="0021575D">
        <w:rPr>
          <w:rFonts w:ascii="Calibri" w:hAnsi="Calibri" w:cs="Calibri"/>
          <w:sz w:val="22"/>
          <w:szCs w:val="22"/>
        </w:rPr>
        <w:t xml:space="preserve"> </w:t>
      </w:r>
      <w:r w:rsidRPr="0021575D">
        <w:rPr>
          <w:rFonts w:ascii="Calibri" w:hAnsi="Calibri" w:cs="Calibri"/>
          <w:sz w:val="22"/>
          <w:szCs w:val="22"/>
        </w:rPr>
        <w:t>svojo pripravljenost izvajati</w:t>
      </w:r>
      <w:r w:rsidR="001971A6" w:rsidRPr="0021575D">
        <w:rPr>
          <w:rFonts w:ascii="Calibri" w:hAnsi="Calibri" w:cs="Calibri"/>
          <w:sz w:val="22"/>
          <w:szCs w:val="22"/>
        </w:rPr>
        <w:t xml:space="preserve"> storitve po kateremkoli, </w:t>
      </w:r>
      <w:r w:rsidR="0021575D" w:rsidRPr="0021575D">
        <w:rPr>
          <w:rFonts w:ascii="Calibri" w:hAnsi="Calibri" w:cs="Calibri"/>
          <w:sz w:val="22"/>
          <w:szCs w:val="22"/>
        </w:rPr>
        <w:t xml:space="preserve">enem </w:t>
      </w:r>
      <w:r w:rsidR="001971A6" w:rsidRPr="0021575D">
        <w:rPr>
          <w:rFonts w:ascii="Calibri" w:hAnsi="Calibri" w:cs="Calibri"/>
          <w:sz w:val="22"/>
          <w:szCs w:val="22"/>
        </w:rPr>
        <w:t xml:space="preserve">ali </w:t>
      </w:r>
      <w:r w:rsidR="0021575D" w:rsidRPr="0021575D">
        <w:rPr>
          <w:rFonts w:ascii="Calibri" w:hAnsi="Calibri" w:cs="Calibri"/>
          <w:sz w:val="22"/>
          <w:szCs w:val="22"/>
        </w:rPr>
        <w:t>več</w:t>
      </w:r>
      <w:r w:rsidR="001971A6" w:rsidRPr="0021575D">
        <w:rPr>
          <w:rFonts w:ascii="Calibri" w:hAnsi="Calibri" w:cs="Calibri"/>
          <w:sz w:val="22"/>
          <w:szCs w:val="22"/>
        </w:rPr>
        <w:t xml:space="preserve">, </w:t>
      </w:r>
      <w:r w:rsidR="0021575D" w:rsidRPr="0021575D">
        <w:rPr>
          <w:rFonts w:ascii="Calibri" w:hAnsi="Calibri" w:cs="Calibri"/>
          <w:sz w:val="22"/>
          <w:szCs w:val="22"/>
        </w:rPr>
        <w:t>od teh</w:t>
      </w:r>
      <w:r w:rsidR="001971A6" w:rsidRPr="0021575D">
        <w:rPr>
          <w:rFonts w:ascii="Calibri" w:hAnsi="Calibri" w:cs="Calibri"/>
          <w:sz w:val="22"/>
          <w:szCs w:val="22"/>
        </w:rPr>
        <w:t xml:space="preserve"> sklop</w:t>
      </w:r>
      <w:r w:rsidR="0021575D" w:rsidRPr="0021575D">
        <w:rPr>
          <w:rFonts w:ascii="Calibri" w:hAnsi="Calibri" w:cs="Calibri"/>
          <w:sz w:val="22"/>
          <w:szCs w:val="22"/>
        </w:rPr>
        <w:t>ov</w:t>
      </w:r>
      <w:r w:rsidR="009A12AF" w:rsidRPr="0021575D">
        <w:rPr>
          <w:rFonts w:ascii="Calibri" w:hAnsi="Calibri" w:cs="Calibri"/>
          <w:sz w:val="22"/>
          <w:szCs w:val="22"/>
        </w:rPr>
        <w:t xml:space="preserve">. V tem primeru </w:t>
      </w:r>
      <w:r w:rsidR="006B79AA" w:rsidRPr="0021575D">
        <w:rPr>
          <w:rFonts w:ascii="Calibri" w:hAnsi="Calibri" w:cs="Calibri"/>
          <w:sz w:val="22"/>
          <w:szCs w:val="22"/>
        </w:rPr>
        <w:t>ZZZS</w:t>
      </w:r>
      <w:r w:rsidRPr="0021575D">
        <w:rPr>
          <w:rFonts w:ascii="Calibri" w:hAnsi="Calibri" w:cs="Calibri"/>
          <w:sz w:val="22"/>
          <w:szCs w:val="22"/>
        </w:rPr>
        <w:t xml:space="preserve"> po načelu gospodarnosti</w:t>
      </w:r>
      <w:r w:rsidR="004D1E6F" w:rsidRPr="0021575D">
        <w:rPr>
          <w:rFonts w:ascii="Calibri" w:hAnsi="Calibri" w:cs="Calibri"/>
          <w:sz w:val="22"/>
          <w:szCs w:val="22"/>
        </w:rPr>
        <w:t xml:space="preserve"> in s ciljem čim bolje </w:t>
      </w:r>
      <w:r w:rsidR="0021575D" w:rsidRPr="0021575D">
        <w:rPr>
          <w:rFonts w:ascii="Calibri" w:hAnsi="Calibri" w:cs="Calibri"/>
          <w:sz w:val="22"/>
          <w:szCs w:val="22"/>
        </w:rPr>
        <w:t>iz</w:t>
      </w:r>
      <w:r w:rsidR="004D1E6F" w:rsidRPr="0021575D">
        <w:rPr>
          <w:rFonts w:ascii="Calibri" w:hAnsi="Calibri" w:cs="Calibri"/>
          <w:sz w:val="22"/>
          <w:szCs w:val="22"/>
        </w:rPr>
        <w:t xml:space="preserve">polniti </w:t>
      </w:r>
      <w:r w:rsidR="007D0E1C" w:rsidRPr="0021575D">
        <w:rPr>
          <w:rFonts w:ascii="Calibri" w:hAnsi="Calibri" w:cs="Calibri"/>
          <w:sz w:val="22"/>
          <w:szCs w:val="22"/>
        </w:rPr>
        <w:t xml:space="preserve">potrebe pri </w:t>
      </w:r>
      <w:r w:rsidR="004D1E6F" w:rsidRPr="0021575D">
        <w:rPr>
          <w:rFonts w:ascii="Calibri" w:hAnsi="Calibri" w:cs="Calibri"/>
          <w:sz w:val="22"/>
          <w:szCs w:val="22"/>
        </w:rPr>
        <w:t>sklopih</w:t>
      </w:r>
      <w:r w:rsidR="00A01385" w:rsidRPr="0021575D">
        <w:rPr>
          <w:rFonts w:ascii="Calibri" w:hAnsi="Calibri" w:cs="Calibri"/>
          <w:sz w:val="22"/>
          <w:szCs w:val="22"/>
        </w:rPr>
        <w:t xml:space="preserve"> </w:t>
      </w:r>
      <w:r w:rsidR="0021575D" w:rsidRPr="0021575D">
        <w:rPr>
          <w:rFonts w:ascii="Calibri" w:hAnsi="Calibri" w:cs="Calibri"/>
          <w:sz w:val="22"/>
          <w:szCs w:val="22"/>
        </w:rPr>
        <w:t>odloči</w:t>
      </w:r>
      <w:r w:rsidRPr="0021575D">
        <w:rPr>
          <w:rFonts w:ascii="Calibri" w:hAnsi="Calibri" w:cs="Calibri"/>
          <w:sz w:val="22"/>
          <w:szCs w:val="22"/>
        </w:rPr>
        <w:t xml:space="preserve">, </w:t>
      </w:r>
      <w:r w:rsidR="00A01385" w:rsidRPr="0021575D">
        <w:rPr>
          <w:rFonts w:ascii="Calibri" w:hAnsi="Calibri" w:cs="Calibri"/>
          <w:sz w:val="22"/>
          <w:szCs w:val="22"/>
        </w:rPr>
        <w:t>pri</w:t>
      </w:r>
      <w:r w:rsidRPr="0021575D">
        <w:rPr>
          <w:rFonts w:ascii="Calibri" w:hAnsi="Calibri" w:cs="Calibri"/>
          <w:sz w:val="22"/>
          <w:szCs w:val="22"/>
        </w:rPr>
        <w:t xml:space="preserve"> kater</w:t>
      </w:r>
      <w:r w:rsidR="00A01385" w:rsidRPr="0021575D">
        <w:rPr>
          <w:rFonts w:ascii="Calibri" w:hAnsi="Calibri" w:cs="Calibri"/>
          <w:sz w:val="22"/>
          <w:szCs w:val="22"/>
        </w:rPr>
        <w:t>em</w:t>
      </w:r>
      <w:r w:rsidRPr="0021575D">
        <w:rPr>
          <w:rFonts w:ascii="Calibri" w:hAnsi="Calibri" w:cs="Calibri"/>
          <w:sz w:val="22"/>
          <w:szCs w:val="22"/>
        </w:rPr>
        <w:t xml:space="preserve"> sklop</w:t>
      </w:r>
      <w:r w:rsidR="00A01385" w:rsidRPr="0021575D">
        <w:rPr>
          <w:rFonts w:ascii="Calibri" w:hAnsi="Calibri" w:cs="Calibri"/>
          <w:sz w:val="22"/>
          <w:szCs w:val="22"/>
        </w:rPr>
        <w:t>u</w:t>
      </w:r>
      <w:r w:rsidRPr="0021575D">
        <w:rPr>
          <w:rFonts w:ascii="Calibri" w:hAnsi="Calibri" w:cs="Calibri"/>
          <w:sz w:val="22"/>
          <w:szCs w:val="22"/>
        </w:rPr>
        <w:t xml:space="preserve"> </w:t>
      </w:r>
      <w:r w:rsidR="00A01385" w:rsidRPr="0021575D">
        <w:rPr>
          <w:rFonts w:ascii="Calibri" w:hAnsi="Calibri" w:cs="Calibri"/>
          <w:sz w:val="22"/>
          <w:szCs w:val="22"/>
        </w:rPr>
        <w:t>ali</w:t>
      </w:r>
      <w:r w:rsidRPr="0021575D">
        <w:rPr>
          <w:rFonts w:ascii="Calibri" w:hAnsi="Calibri" w:cs="Calibri"/>
          <w:sz w:val="22"/>
          <w:szCs w:val="22"/>
        </w:rPr>
        <w:t xml:space="preserve"> sklop</w:t>
      </w:r>
      <w:r w:rsidR="00A01385" w:rsidRPr="0021575D">
        <w:rPr>
          <w:rFonts w:ascii="Calibri" w:hAnsi="Calibri" w:cs="Calibri"/>
          <w:sz w:val="22"/>
          <w:szCs w:val="22"/>
        </w:rPr>
        <w:t>ih</w:t>
      </w:r>
      <w:r w:rsidR="00367A9C" w:rsidRPr="0021575D">
        <w:rPr>
          <w:rFonts w:ascii="Calibri" w:hAnsi="Calibri" w:cs="Calibri"/>
          <w:sz w:val="22"/>
          <w:szCs w:val="22"/>
        </w:rPr>
        <w:t xml:space="preserve"> bo izbral</w:t>
      </w:r>
      <w:r w:rsidR="004037C5" w:rsidRPr="0021575D">
        <w:rPr>
          <w:rFonts w:ascii="Calibri" w:hAnsi="Calibri" w:cs="Calibri"/>
          <w:sz w:val="22"/>
          <w:szCs w:val="22"/>
        </w:rPr>
        <w:t xml:space="preserve"> ponudnika, ki se je prijavil za te sklope.</w:t>
      </w:r>
      <w:r w:rsidRPr="0021575D">
        <w:rPr>
          <w:rFonts w:ascii="Calibri" w:hAnsi="Calibri" w:cs="Calibri"/>
          <w:b/>
          <w:sz w:val="22"/>
          <w:szCs w:val="22"/>
        </w:rPr>
        <w:t xml:space="preserve">  </w:t>
      </w:r>
    </w:p>
    <w:p w14:paraId="2F9F937C" w14:textId="77777777" w:rsidR="00A95C67" w:rsidRPr="00652C04" w:rsidRDefault="00A95C67" w:rsidP="00456D47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13723190" w14:textId="63C26669" w:rsidR="0012238E" w:rsidRPr="00125231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>
        <w:rPr>
          <w:rFonts w:ascii="Calibri" w:hAnsi="Calibri" w:cs="Calibri"/>
          <w:bCs/>
          <w:color w:val="00B050"/>
          <w:sz w:val="24"/>
          <w:u w:val="single"/>
        </w:rPr>
        <w:t xml:space="preserve">E ZA </w:t>
      </w:r>
      <w:r w:rsidR="00AD47C5" w:rsidRPr="008E5C24">
        <w:rPr>
          <w:rFonts w:ascii="Calibri" w:hAnsi="Calibri" w:cs="Calibri"/>
          <w:bCs/>
          <w:color w:val="00B050"/>
          <w:sz w:val="24"/>
          <w:u w:val="single"/>
        </w:rPr>
        <w:t>SKLOPE 1-23</w:t>
      </w:r>
      <w:r w:rsidR="00325391" w:rsidRPr="008E5C24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</w:p>
    <w:p w14:paraId="501D1E8A" w14:textId="40727338" w:rsidR="00D063DC" w:rsidRPr="008E5C24" w:rsidRDefault="00D063DC" w:rsidP="00ED7027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3" w:name="_Hlk22031960"/>
      <w:r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kater</w:t>
      </w:r>
      <w:r w:rsidR="00325391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>egakoli od sklopov</w:t>
      </w:r>
      <w:r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B1B49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>1-23</w:t>
      </w:r>
      <w:r w:rsidR="00325391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>mora izpolnjevati</w:t>
      </w:r>
      <w:r w:rsidR="00186921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nadaljevanju navedene pogoje za sodelovanje, </w:t>
      </w:r>
      <w:r w:rsidR="0084133B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>razen če je za posamezni sklop izrecno drugače določeno.</w:t>
      </w:r>
    </w:p>
    <w:p w14:paraId="2DDFC0D1" w14:textId="77777777" w:rsidR="00A87F96" w:rsidRPr="0095252B" w:rsidRDefault="00A87F96" w:rsidP="00456D4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FD3804F" w14:textId="22FE1DBC" w:rsidR="00B16363" w:rsidRPr="0095252B" w:rsidRDefault="00360764" w:rsidP="007E0D62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4" w:name="_Hlk55824773"/>
      <w:bookmarkStart w:id="15" w:name="_Hlk21345011"/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95252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5252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95252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95252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da </w:t>
      </w:r>
      <w:r w:rsidR="007A7C3A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7A7C3A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6F7D6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(in ga tudi izpolni) </w:t>
      </w:r>
      <w:r w:rsidR="00364152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do</w:t>
      </w:r>
      <w:r w:rsidR="007A7C3A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sklenitv</w:t>
      </w:r>
      <w:r w:rsidR="00364152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</w:t>
      </w:r>
      <w:r w:rsidR="007A7C3A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pogodbe</w:t>
      </w:r>
      <w:r w:rsidR="007A7C3A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ZZZS</w:t>
      </w:r>
      <w:r w:rsidR="00474530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474530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</w:t>
      </w:r>
      <w:r w:rsidR="00474530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upravičenec po </w:t>
      </w:r>
      <w:r w:rsidR="001A36A0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>27b. členu ZUTD</w:t>
      </w:r>
      <w:r w:rsidR="001A36A0" w:rsidRPr="0095252B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3"/>
      </w:r>
      <w:r w:rsidR="001A36A0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95252B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4"/>
      </w:r>
    </w:p>
    <w:bookmarkEnd w:id="14"/>
    <w:p w14:paraId="2360BFBA" w14:textId="24DB658C" w:rsidR="00B8750F" w:rsidRPr="00C94EDD" w:rsidRDefault="00A87F96" w:rsidP="00665FD2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B8750F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po izobrazbi </w:t>
      </w:r>
      <w:r w:rsidR="00B8750F" w:rsidRPr="00C94ED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specialist</w:t>
      </w:r>
      <w:r w:rsidR="00B8750F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opravljeno specializacijo</w:t>
      </w:r>
      <w:r w:rsidR="00585333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(vendar ne </w:t>
      </w:r>
      <w:r w:rsidR="002F2468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iz</w:t>
      </w:r>
      <w:r w:rsidR="00585333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dentalne medicine)</w:t>
      </w:r>
      <w:r w:rsidR="00B8750F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Sloveniji.</w:t>
      </w:r>
    </w:p>
    <w:p w14:paraId="10D8BA8B" w14:textId="4040FF32" w:rsidR="000875D9" w:rsidRPr="00C94EDD" w:rsidRDefault="000875D9" w:rsidP="00665FD2">
      <w:pPr>
        <w:pStyle w:val="Odstavekseznama"/>
        <w:numPr>
          <w:ilvl w:val="1"/>
          <w:numId w:val="5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Pri sklopih </w:t>
      </w:r>
      <w:r w:rsidR="00220750"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1-12</w:t>
      </w:r>
      <w:r w:rsidR="00220750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F6D40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="009345D0" w:rsidRPr="009345D0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izvedenca, naloge zdravnika - člana zdrav. komisije in zdravnika izvedenca</w:t>
      </w:r>
      <w:r w:rsidR="00FF6D40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zadostuje </w:t>
      </w: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katerakoli opravljena zdravniška specializacija</w:t>
      </w:r>
      <w:r w:rsidR="00BD7573"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ki ni </w:t>
      </w: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iz dentalne medicine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E046ED3" w14:textId="302A7D69" w:rsidR="0084133B" w:rsidRPr="00C94EDD" w:rsidRDefault="0084133B" w:rsidP="00665FD2">
      <w:pPr>
        <w:pStyle w:val="Odstavekseznama"/>
        <w:numPr>
          <w:ilvl w:val="1"/>
          <w:numId w:val="5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Pri sklop</w:t>
      </w:r>
      <w:r w:rsidR="00665FD2"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ih </w:t>
      </w:r>
      <w:r w:rsidR="00220750"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13-17</w:t>
      </w:r>
      <w:r w:rsidR="00220750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(naloge zdravnika izvedenca psihiatra) se zahteva izobrazba zdravnik </w:t>
      </w: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specialist psihiatrije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66ED599" w14:textId="7AEAE7C2" w:rsidR="00665FD2" w:rsidRPr="00C94EDD" w:rsidRDefault="00665FD2" w:rsidP="00665FD2">
      <w:pPr>
        <w:pStyle w:val="Odstavekseznama"/>
        <w:numPr>
          <w:ilvl w:val="1"/>
          <w:numId w:val="5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6" w:name="_Hlk21502420"/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Pri sklopih </w:t>
      </w:r>
      <w:r w:rsidR="00220750"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18-20</w:t>
      </w:r>
      <w:r w:rsidR="000875D9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(naloge zdravnika izvedenca </w:t>
      </w:r>
      <w:r w:rsidR="000875D9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medicine dela, prometa in športa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se zahteva izobrazba zdravnik </w:t>
      </w: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specialist </w:t>
      </w:r>
      <w:r w:rsidR="00F96391"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medicine dela, prometa in športa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DC89F78" w14:textId="705B8D87" w:rsidR="00220750" w:rsidRPr="00C94EDD" w:rsidRDefault="00220750" w:rsidP="000875D9">
      <w:pPr>
        <w:pStyle w:val="Odstavekseznama"/>
        <w:numPr>
          <w:ilvl w:val="1"/>
          <w:numId w:val="5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Pri sklopu 21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(naloge zdravnika izvedenca ortopeda) se zahteva izobrazba </w:t>
      </w: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zdravnik specialist ortoped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46C15DA" w14:textId="03515C1F" w:rsidR="00665FD2" w:rsidRPr="00C94EDD" w:rsidRDefault="000875D9" w:rsidP="000875D9">
      <w:pPr>
        <w:pStyle w:val="Odstavekseznama"/>
        <w:numPr>
          <w:ilvl w:val="1"/>
          <w:numId w:val="5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Pri sklop</w:t>
      </w:r>
      <w:r w:rsidR="00220750"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u</w:t>
      </w: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220750"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22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(naloge zdravnika izvedenca oftamologa) se zahteva izobrazba </w:t>
      </w: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zdravnik specialist </w:t>
      </w:r>
      <w:r w:rsidR="00F96391"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oftamolog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2984A12" w14:textId="6F02E59D" w:rsidR="00325391" w:rsidRPr="00C94EDD" w:rsidRDefault="00325391" w:rsidP="00325391">
      <w:pPr>
        <w:pStyle w:val="Odstavekseznama"/>
        <w:numPr>
          <w:ilvl w:val="1"/>
          <w:numId w:val="5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Pri sklopu 2</w:t>
      </w:r>
      <w:r w:rsidR="008E5C24"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(naloge zdravnika izvedenca pulmologa) se zahteva izobrazba zdravnik </w:t>
      </w: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specialist</w:t>
      </w:r>
      <w:r w:rsidR="008E5C24"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interne medicine s subspecializacijo s področja pulmologije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46A8C95" w14:textId="619659A7" w:rsidR="00665FD2" w:rsidRPr="000E52F1" w:rsidRDefault="00665FD2" w:rsidP="00E64099">
      <w:pPr>
        <w:spacing w:after="120"/>
        <w:ind w:left="785"/>
        <w:jc w:val="both"/>
        <w:rPr>
          <w:rFonts w:asciiTheme="minorHAnsi" w:hAnsiTheme="minorHAnsi" w:cstheme="minorHAnsi"/>
          <w:sz w:val="22"/>
          <w:szCs w:val="22"/>
        </w:rPr>
      </w:pPr>
      <w:bookmarkStart w:id="17" w:name="_Hlk55821794"/>
      <w:r w:rsidRPr="000E52F1">
        <w:rPr>
          <w:rFonts w:asciiTheme="minorHAnsi" w:hAnsiTheme="minorHAnsi" w:cstheme="minorHAnsi"/>
          <w:sz w:val="22"/>
          <w:szCs w:val="22"/>
        </w:rPr>
        <w:t xml:space="preserve">Če je ponudnik </w:t>
      </w:r>
      <w:r w:rsidR="00BD7573" w:rsidRPr="000E52F1">
        <w:rPr>
          <w:rFonts w:asciiTheme="minorHAnsi" w:hAnsiTheme="minorHAnsi" w:cstheme="minorHAnsi"/>
          <w:sz w:val="22"/>
          <w:szCs w:val="22"/>
        </w:rPr>
        <w:t xml:space="preserve">oseba z registrirano dejavnostjo, ki </w:t>
      </w:r>
      <w:r w:rsidRPr="000E52F1">
        <w:rPr>
          <w:rFonts w:asciiTheme="minorHAnsi" w:hAnsiTheme="minorHAnsi" w:cstheme="minorHAnsi"/>
          <w:sz w:val="22"/>
          <w:szCs w:val="22"/>
        </w:rPr>
        <w:t xml:space="preserve">za izvajanje naročila ponudi drug izvedbeni kader, mora pogoj </w:t>
      </w:r>
      <w:r w:rsidR="000875D9" w:rsidRPr="000E52F1">
        <w:rPr>
          <w:rFonts w:asciiTheme="minorHAnsi" w:hAnsiTheme="minorHAnsi" w:cstheme="minorHAnsi"/>
          <w:sz w:val="22"/>
          <w:szCs w:val="22"/>
        </w:rPr>
        <w:t xml:space="preserve">izobrazbe </w:t>
      </w:r>
      <w:r w:rsidRPr="000E52F1">
        <w:rPr>
          <w:rFonts w:asciiTheme="minorHAnsi" w:hAnsiTheme="minorHAnsi" w:cstheme="minorHAnsi"/>
          <w:sz w:val="22"/>
          <w:szCs w:val="22"/>
        </w:rPr>
        <w:t>izpolnjevati kader, ki ga tak ponudnik ponudi za izvajanje storitev po predmetnem naročilu</w:t>
      </w:r>
      <w:bookmarkEnd w:id="17"/>
      <w:r w:rsidRPr="000E52F1">
        <w:rPr>
          <w:rFonts w:asciiTheme="minorHAnsi" w:hAnsiTheme="minorHAnsi" w:cstheme="minorHAnsi"/>
          <w:sz w:val="22"/>
          <w:szCs w:val="22"/>
        </w:rPr>
        <w:t>.</w:t>
      </w:r>
      <w:bookmarkEnd w:id="16"/>
    </w:p>
    <w:p w14:paraId="53FC3789" w14:textId="13C72AD5" w:rsidR="00A87F96" w:rsidRPr="00856073" w:rsidRDefault="00A87F96" w:rsidP="00665FD2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85607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(iz zahtevanega spec. področja)</w:t>
      </w:r>
      <w:r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 Republiki Sloveniji</w:t>
      </w:r>
      <w:r w:rsidR="00C94EDD"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85607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ali pa najmanj 5 let delovnih izkušenj na ZZZS s področja</w:t>
      </w:r>
      <w:r w:rsidR="00C94EDD"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izvajanja nalog imenovanega zdravnika, zdravnika - člana zdrav. komisije</w:t>
      </w:r>
      <w:r w:rsidR="00856073"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C94EDD"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zdravnika izvedenca.</w:t>
      </w:r>
    </w:p>
    <w:p w14:paraId="1810395C" w14:textId="04D04D77" w:rsidR="002F2468" w:rsidRPr="000E52F1" w:rsidRDefault="00E64099" w:rsidP="00BD7573">
      <w:pPr>
        <w:spacing w:after="120"/>
        <w:ind w:left="785"/>
        <w:jc w:val="both"/>
        <w:rPr>
          <w:rFonts w:asciiTheme="minorHAnsi" w:hAnsiTheme="minorHAnsi" w:cstheme="minorHAnsi"/>
          <w:sz w:val="22"/>
          <w:szCs w:val="22"/>
        </w:rPr>
      </w:pPr>
      <w:r w:rsidRPr="000E52F1">
        <w:rPr>
          <w:rFonts w:asciiTheme="minorHAnsi" w:hAnsiTheme="minorHAnsi" w:cstheme="minorHAnsi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0E52F1">
        <w:rPr>
          <w:rFonts w:asciiTheme="minorHAnsi" w:hAnsiTheme="minorHAnsi" w:cstheme="minorHAnsi"/>
          <w:sz w:val="22"/>
          <w:szCs w:val="22"/>
        </w:rPr>
        <w:t xml:space="preserve">ta </w:t>
      </w:r>
      <w:r w:rsidRPr="000E52F1">
        <w:rPr>
          <w:rFonts w:asciiTheme="minorHAnsi" w:hAnsiTheme="minorHAnsi" w:cstheme="minorHAnsi"/>
          <w:sz w:val="22"/>
          <w:szCs w:val="22"/>
        </w:rPr>
        <w:t>pogoj izpolnjevati kader, ki ga tak ponudnik ponudi za izvajanje storitev po predmetnem naročilu</w:t>
      </w:r>
      <w:r w:rsidR="002F2468" w:rsidRPr="000E52F1">
        <w:rPr>
          <w:rFonts w:asciiTheme="minorHAnsi" w:hAnsiTheme="minorHAnsi" w:cstheme="minorHAnsi"/>
          <w:sz w:val="22"/>
          <w:szCs w:val="22"/>
        </w:rPr>
        <w:t>.</w:t>
      </w:r>
    </w:p>
    <w:p w14:paraId="396C4F47" w14:textId="7AF8E95A" w:rsidR="00A87F96" w:rsidRPr="0027026E" w:rsidRDefault="00A87F96" w:rsidP="00665FD2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702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2702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27026E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0E52F1" w:rsidRDefault="00BD7573" w:rsidP="00BD7573">
      <w:pPr>
        <w:spacing w:after="120"/>
        <w:ind w:left="785"/>
        <w:jc w:val="both"/>
        <w:rPr>
          <w:rFonts w:asciiTheme="minorHAnsi" w:hAnsiTheme="minorHAnsi" w:cstheme="minorHAnsi"/>
          <w:sz w:val="22"/>
          <w:szCs w:val="22"/>
        </w:rPr>
      </w:pPr>
      <w:r w:rsidRPr="000E52F1">
        <w:rPr>
          <w:rFonts w:asciiTheme="minorHAnsi" w:hAnsiTheme="minorHAnsi" w:cstheme="minorHAnsi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0E52F1">
        <w:rPr>
          <w:rFonts w:asciiTheme="minorHAnsi" w:hAnsiTheme="minorHAnsi" w:cstheme="minorHAnsi"/>
          <w:sz w:val="22"/>
          <w:szCs w:val="22"/>
        </w:rPr>
        <w:t xml:space="preserve">ta </w:t>
      </w:r>
      <w:r w:rsidRPr="000E52F1">
        <w:rPr>
          <w:rFonts w:asciiTheme="minorHAnsi" w:hAnsiTheme="minorHAnsi" w:cstheme="minorHAnsi"/>
          <w:sz w:val="22"/>
          <w:szCs w:val="22"/>
        </w:rPr>
        <w:t>pogoj izpolnjevati kader, ki ga tak ponudnik ponudi za izvajanje storitev po predmetnem naročilu.</w:t>
      </w:r>
    </w:p>
    <w:p w14:paraId="01E193FE" w14:textId="405DB6FE" w:rsidR="00A87F96" w:rsidRPr="00B26028" w:rsidRDefault="00A87F96" w:rsidP="00665FD2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8" w:name="_Hlk22114525"/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bodisi </w:t>
      </w:r>
      <w:r w:rsidR="00816DEF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B2602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B2602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B2602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bodisi se zaveže, da bo ta izpit</w:t>
      </w:r>
      <w:r w:rsidR="002F2468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ZZZS.</w:t>
      </w:r>
    </w:p>
    <w:p w14:paraId="309469F2" w14:textId="575B5307" w:rsidR="00F96391" w:rsidRPr="00B26028" w:rsidRDefault="00F96391" w:rsidP="00665FD2">
      <w:pPr>
        <w:pStyle w:val="Odstavekseznama"/>
        <w:numPr>
          <w:ilvl w:val="1"/>
          <w:numId w:val="5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Izpolnjevanje tega pogoja je potrebno </w:t>
      </w:r>
      <w:r w:rsidRPr="00B2602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le pri sklopih 1-</w:t>
      </w:r>
      <w:r w:rsidR="00B26028" w:rsidRPr="00B2602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</w:t>
      </w:r>
      <w:r w:rsidRPr="00B2602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</w:t>
      </w:r>
      <w:r w:rsidR="00B26028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(n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aloge imenovanega zdravnika</w:t>
      </w:r>
      <w:r w:rsidR="00934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zdravnika izvedenca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934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naloge 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zdravnika</w:t>
      </w:r>
      <w:r w:rsidR="000E52F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="000E52F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člana zdrav. komisije in zdravnika izvedenca).</w:t>
      </w:r>
    </w:p>
    <w:p w14:paraId="549A0D86" w14:textId="05D659A7" w:rsidR="002F2468" w:rsidRPr="000E52F1" w:rsidRDefault="00B26028" w:rsidP="00B26028">
      <w:pPr>
        <w:spacing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bookmarkStart w:id="19" w:name="_Hlk55821402"/>
      <w:r w:rsidRPr="000E52F1">
        <w:rPr>
          <w:rFonts w:asciiTheme="minorHAnsi" w:hAnsiTheme="minorHAnsi" w:cstheme="minorHAnsi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0E52F1">
        <w:rPr>
          <w:rFonts w:asciiTheme="minorHAnsi" w:hAnsiTheme="minorHAnsi" w:cstheme="minorHAnsi"/>
          <w:sz w:val="22"/>
          <w:szCs w:val="22"/>
        </w:rPr>
        <w:t xml:space="preserve">ta </w:t>
      </w:r>
      <w:r w:rsidRPr="000E52F1">
        <w:rPr>
          <w:rFonts w:asciiTheme="minorHAnsi" w:hAnsiTheme="minorHAnsi" w:cstheme="minorHAnsi"/>
          <w:sz w:val="22"/>
          <w:szCs w:val="22"/>
        </w:rPr>
        <w:t>pogoj izpolnjevati kader, ki ga tak ponudnik ponudi za izvajanje storitev po predmetnem naročilu</w:t>
      </w:r>
      <w:r w:rsidR="002F2468" w:rsidRPr="000E52F1">
        <w:rPr>
          <w:rFonts w:asciiTheme="minorHAnsi" w:hAnsiTheme="minorHAnsi" w:cstheme="minorHAnsi"/>
          <w:sz w:val="22"/>
          <w:szCs w:val="22"/>
        </w:rPr>
        <w:t>.</w:t>
      </w:r>
    </w:p>
    <w:bookmarkEnd w:id="18"/>
    <w:bookmarkEnd w:id="19"/>
    <w:p w14:paraId="3AEEC23E" w14:textId="622CBFED" w:rsidR="00325391" w:rsidRPr="003A5F07" w:rsidRDefault="00325391" w:rsidP="00325391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A5F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mora imeti </w:t>
      </w:r>
      <w:r w:rsidRPr="00BE1CB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10 let delovnih izkušenj na področju zdravljenja oseb, ki potrebujejo trajno zdravljenje s kisikom</w:t>
      </w:r>
      <w:r w:rsidRPr="003A5F0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 domu.</w:t>
      </w:r>
    </w:p>
    <w:p w14:paraId="749E9B4A" w14:textId="047E7544" w:rsidR="00325391" w:rsidRPr="00B26028" w:rsidRDefault="00325391" w:rsidP="00325391">
      <w:pPr>
        <w:pStyle w:val="Odstavekseznama"/>
        <w:numPr>
          <w:ilvl w:val="1"/>
          <w:numId w:val="5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Izpolnjevanje tega pogoja je potrebno </w:t>
      </w:r>
      <w:r w:rsidRPr="00B2602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le pri sklopu 2</w:t>
      </w:r>
      <w:r w:rsidR="00B26028" w:rsidRPr="00B2602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(naloge zdravnika izvedenca pulmologa).</w:t>
      </w:r>
    </w:p>
    <w:p w14:paraId="6FA548FB" w14:textId="1C34C1FC" w:rsidR="00325391" w:rsidRPr="000E52F1" w:rsidRDefault="00B26028" w:rsidP="00B26028">
      <w:pPr>
        <w:spacing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0E52F1">
        <w:rPr>
          <w:rFonts w:asciiTheme="minorHAnsi" w:hAnsiTheme="minorHAnsi" w:cstheme="minorHAnsi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0E52F1">
        <w:rPr>
          <w:rFonts w:asciiTheme="minorHAnsi" w:hAnsiTheme="minorHAnsi" w:cstheme="minorHAnsi"/>
          <w:sz w:val="22"/>
          <w:szCs w:val="22"/>
        </w:rPr>
        <w:t xml:space="preserve">ta </w:t>
      </w:r>
      <w:r w:rsidRPr="000E52F1">
        <w:rPr>
          <w:rFonts w:asciiTheme="minorHAnsi" w:hAnsiTheme="minorHAnsi" w:cstheme="minorHAnsi"/>
          <w:sz w:val="22"/>
          <w:szCs w:val="22"/>
        </w:rPr>
        <w:t>pogoj izpolnjevati kader, ki ga tak ponudnik ponudi za izvajanje storitev po predmetnem naročilu.</w:t>
      </w:r>
    </w:p>
    <w:p w14:paraId="0A6B3252" w14:textId="5FB2F671" w:rsidR="00585333" w:rsidRPr="00B26028" w:rsidRDefault="00687006" w:rsidP="00665FD2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585333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53099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53099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53099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D62B230" w14:textId="7F1BA3BC" w:rsidR="002F2468" w:rsidRPr="000E52F1" w:rsidRDefault="00B26028" w:rsidP="00B26028">
      <w:pPr>
        <w:spacing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0E52F1">
        <w:rPr>
          <w:rFonts w:asciiTheme="minorHAnsi" w:hAnsiTheme="minorHAnsi" w:cstheme="minorHAnsi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0E52F1">
        <w:rPr>
          <w:rFonts w:asciiTheme="minorHAnsi" w:hAnsiTheme="minorHAnsi" w:cstheme="minorHAnsi"/>
          <w:sz w:val="22"/>
          <w:szCs w:val="22"/>
        </w:rPr>
        <w:t xml:space="preserve">ta </w:t>
      </w:r>
      <w:r w:rsidRPr="000E52F1">
        <w:rPr>
          <w:rFonts w:asciiTheme="minorHAnsi" w:hAnsiTheme="minorHAnsi" w:cstheme="minorHAnsi"/>
          <w:sz w:val="22"/>
          <w:szCs w:val="22"/>
        </w:rPr>
        <w:t>pogoj izpolnjevati kader, ki ga tak ponudnik ponudi za izvajanje storitev po predmetnem naročilu</w:t>
      </w:r>
      <w:r w:rsidR="002F2468" w:rsidRPr="000E52F1">
        <w:rPr>
          <w:rFonts w:asciiTheme="minorHAnsi" w:hAnsiTheme="minorHAnsi" w:cstheme="minorHAnsi"/>
          <w:sz w:val="22"/>
          <w:szCs w:val="22"/>
        </w:rPr>
        <w:t>.</w:t>
      </w:r>
    </w:p>
    <w:p w14:paraId="36F8A430" w14:textId="77777777" w:rsidR="00AD47C5" w:rsidRPr="00652C04" w:rsidRDefault="00AD47C5" w:rsidP="00AD47C5">
      <w:pPr>
        <w:spacing w:after="120"/>
        <w:jc w:val="both"/>
        <w:rPr>
          <w:rFonts w:ascii="Calibri" w:hAnsi="Calibri" w:cs="Calibri"/>
          <w:sz w:val="22"/>
          <w:szCs w:val="22"/>
        </w:rPr>
      </w:pPr>
      <w:bookmarkStart w:id="20" w:name="_Toc378333585"/>
      <w:bookmarkEnd w:id="15"/>
      <w:bookmarkEnd w:id="7"/>
      <w:bookmarkEnd w:id="13"/>
    </w:p>
    <w:p w14:paraId="7BBFA066" w14:textId="2965C0E5" w:rsidR="00AD47C5" w:rsidRPr="00125231" w:rsidRDefault="00AD47C5" w:rsidP="00AD47C5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C96759">
        <w:rPr>
          <w:rFonts w:ascii="Calibri" w:hAnsi="Calibri" w:cs="Calibri"/>
          <w:bCs/>
          <w:color w:val="00B050"/>
          <w:sz w:val="24"/>
          <w:u w:val="single"/>
        </w:rPr>
        <w:t>II</w:t>
      </w:r>
      <w:r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r>
        <w:rPr>
          <w:rFonts w:ascii="Calibri" w:hAnsi="Calibri" w:cs="Calibri"/>
          <w:bCs/>
          <w:color w:val="00B050"/>
          <w:sz w:val="24"/>
          <w:u w:val="single"/>
        </w:rPr>
        <w:t>POGOJI ZA SODELOVANJE ZA SKLOP</w:t>
      </w:r>
      <w:r w:rsidRPr="0053099F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r w:rsidR="0001419D" w:rsidRPr="0053099F">
        <w:rPr>
          <w:rFonts w:ascii="Calibri" w:hAnsi="Calibri" w:cs="Calibri"/>
          <w:bCs/>
          <w:color w:val="00B050"/>
          <w:sz w:val="24"/>
          <w:u w:val="single"/>
        </w:rPr>
        <w:t>2</w:t>
      </w:r>
      <w:r w:rsidR="0059102B" w:rsidRPr="0053099F">
        <w:rPr>
          <w:rFonts w:ascii="Calibri" w:hAnsi="Calibri" w:cs="Calibri"/>
          <w:bCs/>
          <w:color w:val="00B050"/>
          <w:sz w:val="24"/>
          <w:u w:val="single"/>
        </w:rPr>
        <w:t>4</w:t>
      </w:r>
    </w:p>
    <w:p w14:paraId="1D671D61" w14:textId="77777777" w:rsidR="007E02FD" w:rsidRDefault="0001419D" w:rsidP="007E02FD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AE4E77">
        <w:rPr>
          <w:rFonts w:asciiTheme="minorHAnsi" w:hAnsiTheme="minorHAnsi" w:cstheme="minorHAnsi"/>
          <w:color w:val="000000" w:themeColor="text1"/>
          <w:sz w:val="22"/>
          <w:szCs w:val="22"/>
        </w:rPr>
        <w:t>Ponudnik za sklop 2</w:t>
      </w:r>
      <w:r w:rsidR="0059102B" w:rsidRPr="00AE4E77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AE4E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mora izpolnjevati vse v nadaljevanju navedene pogoje za sodelovanje</w:t>
      </w:r>
      <w:r w:rsidR="005328C9" w:rsidRPr="00AE4E7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7E02FD" w:rsidRPr="007E02FD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5953A3A4" w14:textId="77777777" w:rsidR="007E02FD" w:rsidRDefault="007E02FD" w:rsidP="007E02FD">
      <w:pPr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4D111AAD" w14:textId="55F8E90D" w:rsidR="0095252B" w:rsidRPr="0095252B" w:rsidRDefault="00CF6504" w:rsidP="0095252B">
      <w:pPr>
        <w:pStyle w:val="Odstavekseznama"/>
        <w:numPr>
          <w:ilvl w:val="0"/>
          <w:numId w:val="21"/>
        </w:numPr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F650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CF650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CF650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razpisa, </w:t>
      </w:r>
      <w:r w:rsidRPr="00CF650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CF650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F650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vpisan </w:t>
      </w:r>
      <w:r w:rsidRPr="00CF650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CF650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CF650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se vodi v državi članici EU, v kateri ima svoj sedež, </w:t>
      </w:r>
      <w:r w:rsidRPr="00CF650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CF650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da </w:t>
      </w:r>
      <w:r w:rsidRPr="00CF650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ta pogoj izpolnil </w:t>
      </w:r>
      <w:r w:rsidR="006F7D6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(in ga tudi izpolni) </w:t>
      </w:r>
      <w:r w:rsidRPr="00CF650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do sklenitve pogodbe</w:t>
      </w:r>
      <w:r w:rsidRPr="00CF650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ZZZS, </w:t>
      </w:r>
      <w:r w:rsidRPr="00CF650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CF650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27b. členu ZUTD</w:t>
      </w:r>
      <w:r w:rsidRPr="00CF6504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footnoteReference w:id="5"/>
      </w:r>
      <w:r w:rsidRPr="00CF650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je z ZZZS pripravljen skleniti </w:t>
      </w:r>
      <w:r w:rsidRPr="00CF650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95252B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95252B" w:rsidRPr="0095252B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</w:p>
    <w:p w14:paraId="6990A160" w14:textId="01D3F369" w:rsidR="0001419D" w:rsidRDefault="0001419D" w:rsidP="00CE2C48">
      <w:pPr>
        <w:pStyle w:val="Odstavekseznama"/>
        <w:numPr>
          <w:ilvl w:val="0"/>
          <w:numId w:val="21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3099F">
        <w:rPr>
          <w:rFonts w:asciiTheme="minorHAnsi" w:hAnsiTheme="minorHAnsi" w:cstheme="minorHAnsi"/>
          <w:color w:val="000000" w:themeColor="text1"/>
          <w:sz w:val="22"/>
          <w:szCs w:val="22"/>
        </w:rPr>
        <w:t>Ponudnik je po izobrazbi</w:t>
      </w:r>
      <w:r w:rsidR="005328C9" w:rsidRPr="0053099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Pr="0053099F">
        <w:rPr>
          <w:rFonts w:asciiTheme="minorHAnsi" w:hAnsiTheme="minorHAnsi" w:cstheme="minorHAnsi"/>
          <w:color w:val="000000" w:themeColor="text1"/>
          <w:sz w:val="22"/>
          <w:szCs w:val="22"/>
        </w:rPr>
        <w:t>ki je priznana v Republiki Sloveniji</w:t>
      </w:r>
      <w:r w:rsidR="005328C9" w:rsidRPr="0053099F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7352A7" w:rsidRPr="0053099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352A7" w:rsidRPr="0053099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zdravnik, zdravnik </w:t>
      </w:r>
      <w:r w:rsidR="007C49C0" w:rsidRPr="0053099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specialist</w:t>
      </w:r>
      <w:r w:rsidR="007352A7" w:rsidRPr="0053099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, doktor dentalne medicine ali diplomirana medicinska sestra/diplomirani zdravstvenik</w:t>
      </w:r>
      <w:r w:rsidRPr="0053099F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B2DB7E5" w14:textId="28FBBC69" w:rsidR="0095252B" w:rsidRPr="0053099F" w:rsidRDefault="0095252B" w:rsidP="0095252B">
      <w:pPr>
        <w:pStyle w:val="Odstavekseznama"/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>Če je ponudnik oseba z registrirano dejavnostjo, ki za izvajanje naročila ponudi drug izvedbeni kader, mora te pogoje izpolnjevati kader, ki ga tak ponudnik ponudi za izvajanje storitev po predmetnem naročilu.</w:t>
      </w:r>
    </w:p>
    <w:p w14:paraId="77FB6E96" w14:textId="5C77C356" w:rsidR="0001419D" w:rsidRDefault="0001419D" w:rsidP="00CE2C48">
      <w:pPr>
        <w:pStyle w:val="Odstavekseznama"/>
        <w:numPr>
          <w:ilvl w:val="0"/>
          <w:numId w:val="21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E4E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AE4E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AE4E77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798DA71C" w14:textId="077F9E49" w:rsidR="0095252B" w:rsidRPr="00AE4E77" w:rsidRDefault="0095252B" w:rsidP="0095252B">
      <w:pPr>
        <w:pStyle w:val="Odstavekseznama"/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>Če je ponudnik oseba z registrirano dejavnostjo, ki za izvajanje naročila ponudi drug izvedbeni kader, mora te pogoje izpolnjevati kader, ki ga tak ponudnik ponudi za izvajanje storitev po predmetnem naročilu.</w:t>
      </w:r>
    </w:p>
    <w:p w14:paraId="20677E31" w14:textId="45E7FBAF" w:rsidR="0001419D" w:rsidRDefault="0001419D" w:rsidP="00CE2C48">
      <w:pPr>
        <w:pStyle w:val="Odstavekseznama"/>
        <w:numPr>
          <w:ilvl w:val="0"/>
          <w:numId w:val="21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C47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="007352A7" w:rsidRPr="00FC47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vozniški izpit kategorije B</w:t>
      </w:r>
      <w:r w:rsidR="00FC476E" w:rsidRPr="00FC476E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ter je</w:t>
      </w:r>
      <w:r w:rsidR="00FC476E" w:rsidRPr="00FC47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usposobljen za delo na osebnem računalniku in z e-pošto</w:t>
      </w:r>
      <w:r w:rsidR="007352A7" w:rsidRPr="00FC476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FAF4602" w14:textId="7FBB8FB1" w:rsidR="0095252B" w:rsidRPr="00FC476E" w:rsidRDefault="0095252B" w:rsidP="0095252B">
      <w:pPr>
        <w:pStyle w:val="Odstavekseznama"/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>Če je ponudnik oseba z registrirano dejavnostjo, ki za izvajanje naročila ponudi drug izvedbeni kader, mora te pogoje izpolnjevati kader, ki ga tak ponudnik ponudi za izvajanje storitev po predmetnem naročilu.</w:t>
      </w:r>
    </w:p>
    <w:p w14:paraId="01E12FEF" w14:textId="77777777" w:rsidR="00AD47C5" w:rsidRDefault="00AD47C5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</w:p>
    <w:p w14:paraId="2C365DBF" w14:textId="6EE84E7D" w:rsidR="0012238E" w:rsidRDefault="005320A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C96759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>
        <w:rPr>
          <w:rFonts w:ascii="Calibri" w:hAnsi="Calibri" w:cs="Calibri"/>
          <w:bCs/>
          <w:color w:val="00B050"/>
          <w:sz w:val="24"/>
          <w:u w:val="single"/>
        </w:rPr>
        <w:t>V</w:t>
      </w: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20"/>
      <w:r w:rsidR="00367A9C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C96759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C96759">
        <w:rPr>
          <w:rFonts w:ascii="Calibri" w:hAnsi="Calibri" w:cs="Calibri"/>
          <w:sz w:val="22"/>
          <w:szCs w:val="22"/>
        </w:rPr>
        <w:t xml:space="preserve">Komunikacija s ponudniki o </w:t>
      </w:r>
      <w:r w:rsidR="009C08A3">
        <w:rPr>
          <w:rFonts w:ascii="Calibri" w:hAnsi="Calibri" w:cs="Calibri"/>
          <w:sz w:val="22"/>
          <w:szCs w:val="22"/>
        </w:rPr>
        <w:t xml:space="preserve">morebitnih </w:t>
      </w:r>
      <w:r w:rsidRPr="00C96759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>
        <w:rPr>
          <w:rFonts w:ascii="Calibri" w:hAnsi="Calibri" w:cs="Calibri"/>
          <w:sz w:val="22"/>
          <w:szCs w:val="22"/>
        </w:rPr>
        <w:t>razpisa</w:t>
      </w:r>
      <w:r w:rsidRPr="00C96759">
        <w:rPr>
          <w:rFonts w:ascii="Calibri" w:hAnsi="Calibri" w:cs="Calibri"/>
          <w:sz w:val="22"/>
          <w:szCs w:val="22"/>
        </w:rPr>
        <w:t xml:space="preserve"> in v zvezi </w:t>
      </w:r>
      <w:r w:rsidR="002F1B8B">
        <w:rPr>
          <w:rFonts w:ascii="Calibri" w:hAnsi="Calibri" w:cs="Calibri"/>
          <w:sz w:val="22"/>
          <w:szCs w:val="22"/>
        </w:rPr>
        <w:t xml:space="preserve">z oddajo </w:t>
      </w:r>
      <w:r w:rsidRPr="00C96759">
        <w:rPr>
          <w:rFonts w:ascii="Calibri" w:hAnsi="Calibri" w:cs="Calibri"/>
          <w:sz w:val="22"/>
          <w:szCs w:val="22"/>
        </w:rPr>
        <w:t xml:space="preserve">ponudbe poteka </w:t>
      </w:r>
      <w:r w:rsidRPr="006F7D63">
        <w:rPr>
          <w:rFonts w:ascii="Calibri" w:hAnsi="Calibri" w:cs="Calibri"/>
          <w:b/>
          <w:sz w:val="22"/>
          <w:szCs w:val="22"/>
        </w:rPr>
        <w:t>preko</w:t>
      </w:r>
      <w:r w:rsidRPr="00944AC0">
        <w:rPr>
          <w:rFonts w:ascii="Calibri" w:hAnsi="Calibri" w:cs="Calibri"/>
          <w:b/>
          <w:sz w:val="22"/>
          <w:szCs w:val="22"/>
        </w:rPr>
        <w:t xml:space="preserve"> portala javnih naročil</w:t>
      </w:r>
      <w:r w:rsidRPr="00C96759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C96759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C96759">
        <w:rPr>
          <w:rFonts w:ascii="Calibri" w:hAnsi="Calibri" w:cs="Calibri"/>
          <w:sz w:val="22"/>
          <w:szCs w:val="22"/>
        </w:rPr>
        <w:t>).</w:t>
      </w:r>
    </w:p>
    <w:p w14:paraId="241A8B4E" w14:textId="0CB7DB8F" w:rsidR="00944AC0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7FA3CA09" w:rsidR="009C08A3" w:rsidRPr="009C08A3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9C08A3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9C08A3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79513B2F" w:rsidR="008764C9" w:rsidRPr="00400FC1" w:rsidRDefault="002F1B8B" w:rsidP="008764C9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ZZZS</w:t>
      </w:r>
      <w:r w:rsidR="008764C9" w:rsidRPr="0000396B">
        <w:rPr>
          <w:rFonts w:asciiTheme="minorHAnsi" w:hAnsiTheme="minorHAnsi"/>
          <w:sz w:val="22"/>
          <w:szCs w:val="22"/>
        </w:rPr>
        <w:t xml:space="preserve"> bo zahtevo za pojasnilo </w:t>
      </w:r>
      <w:r>
        <w:rPr>
          <w:rFonts w:asciiTheme="minorHAnsi" w:hAnsiTheme="minorHAnsi"/>
          <w:sz w:val="22"/>
          <w:szCs w:val="22"/>
        </w:rPr>
        <w:t>razpisa</w:t>
      </w:r>
      <w:r w:rsidR="008764C9" w:rsidRPr="0000396B">
        <w:rPr>
          <w:rFonts w:asciiTheme="minorHAnsi" w:hAnsiTheme="minorHAnsi"/>
          <w:sz w:val="22"/>
          <w:szCs w:val="22"/>
        </w:rPr>
        <w:t xml:space="preserve"> oziroma drugo vprašanje v zvezi z </w:t>
      </w:r>
      <w:r>
        <w:rPr>
          <w:rFonts w:asciiTheme="minorHAnsi" w:hAnsiTheme="minorHAnsi"/>
          <w:sz w:val="22"/>
          <w:szCs w:val="22"/>
        </w:rPr>
        <w:t xml:space="preserve">njim </w:t>
      </w:r>
      <w:r w:rsidR="008764C9" w:rsidRPr="0000396B">
        <w:rPr>
          <w:rFonts w:asciiTheme="minorHAnsi" w:hAnsiTheme="minorHAnsi"/>
          <w:sz w:val="22"/>
          <w:szCs w:val="22"/>
        </w:rPr>
        <w:t>štel kot pravočasno</w:t>
      </w:r>
      <w:r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00396B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944AC0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944AC0">
        <w:rPr>
          <w:rFonts w:asciiTheme="minorHAnsi" w:hAnsiTheme="minorHAnsi"/>
          <w:b/>
          <w:color w:val="000000" w:themeColor="text1"/>
          <w:sz w:val="22"/>
          <w:szCs w:val="22"/>
        </w:rPr>
        <w:t>vključno</w:t>
      </w:r>
      <w:r w:rsidR="008764C9" w:rsidRPr="002E0276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AE1E35" w:rsidRPr="00386BEA">
        <w:rPr>
          <w:rFonts w:ascii="Calibri" w:hAnsi="Calibri" w:cs="Calibri"/>
          <w:b/>
          <w:color w:val="000000" w:themeColor="text1"/>
          <w:sz w:val="22"/>
          <w:szCs w:val="22"/>
        </w:rPr>
        <w:t>4</w:t>
      </w:r>
      <w:r w:rsidR="00BF2885" w:rsidRPr="00386BEA">
        <w:rPr>
          <w:rFonts w:ascii="Calibri" w:hAnsi="Calibri" w:cs="Calibri"/>
          <w:b/>
          <w:color w:val="000000" w:themeColor="text1"/>
          <w:sz w:val="22"/>
          <w:szCs w:val="22"/>
        </w:rPr>
        <w:t>. </w:t>
      </w:r>
      <w:r w:rsidR="0086494A" w:rsidRPr="00386BEA">
        <w:rPr>
          <w:rFonts w:ascii="Calibri" w:hAnsi="Calibri" w:cs="Calibri"/>
          <w:b/>
          <w:color w:val="000000" w:themeColor="text1"/>
          <w:sz w:val="22"/>
          <w:szCs w:val="22"/>
        </w:rPr>
        <w:t>1</w:t>
      </w:r>
      <w:r w:rsidR="00AE1E35" w:rsidRPr="00386BEA">
        <w:rPr>
          <w:rFonts w:ascii="Calibri" w:hAnsi="Calibri" w:cs="Calibri"/>
          <w:b/>
          <w:color w:val="000000" w:themeColor="text1"/>
          <w:sz w:val="22"/>
          <w:szCs w:val="22"/>
        </w:rPr>
        <w:t>2</w:t>
      </w:r>
      <w:r w:rsidR="00BF2885" w:rsidRPr="00386BEA">
        <w:rPr>
          <w:rFonts w:ascii="Calibri" w:hAnsi="Calibri" w:cs="Calibri"/>
          <w:b/>
          <w:color w:val="000000" w:themeColor="text1"/>
          <w:sz w:val="22"/>
          <w:szCs w:val="22"/>
        </w:rPr>
        <w:t>. 20</w:t>
      </w:r>
      <w:r w:rsidR="00400FC1" w:rsidRPr="00386BEA">
        <w:rPr>
          <w:rFonts w:ascii="Calibri" w:hAnsi="Calibri" w:cs="Calibri"/>
          <w:b/>
          <w:color w:val="000000" w:themeColor="text1"/>
          <w:sz w:val="22"/>
          <w:szCs w:val="22"/>
        </w:rPr>
        <w:t>20</w:t>
      </w:r>
      <w:r w:rsidR="00BF2885" w:rsidRPr="00386BEA">
        <w:rPr>
          <w:rFonts w:ascii="Calibri" w:hAnsi="Calibri" w:cs="Calibri"/>
          <w:b/>
          <w:color w:val="000000" w:themeColor="text1"/>
          <w:sz w:val="22"/>
          <w:szCs w:val="22"/>
        </w:rPr>
        <w:t xml:space="preserve"> do 1</w:t>
      </w:r>
      <w:r w:rsidR="00400FC1" w:rsidRPr="00386BEA">
        <w:rPr>
          <w:rFonts w:ascii="Calibri" w:hAnsi="Calibri" w:cs="Calibri"/>
          <w:b/>
          <w:color w:val="000000" w:themeColor="text1"/>
          <w:sz w:val="22"/>
          <w:szCs w:val="22"/>
        </w:rPr>
        <w:t>2</w:t>
      </w:r>
      <w:r w:rsidR="008764C9" w:rsidRPr="00386BEA">
        <w:rPr>
          <w:rFonts w:ascii="Calibri" w:hAnsi="Calibri" w:cs="Calibri"/>
          <w:b/>
          <w:color w:val="000000" w:themeColor="text1"/>
          <w:sz w:val="22"/>
          <w:szCs w:val="22"/>
        </w:rPr>
        <w:t>:00 ure</w:t>
      </w:r>
      <w:r w:rsidR="008764C9" w:rsidRPr="00386BEA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8764C9" w:rsidRPr="00400FC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24F5F9E1" w14:textId="0914D1D0" w:rsidR="008764C9" w:rsidRPr="002F1B8B" w:rsidRDefault="008764C9" w:rsidP="008764C9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2F1B8B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2F1B8B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2F1B8B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BC16BE" w:rsidRDefault="0096574B" w:rsidP="00456D47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3D47F17B" w14:textId="726CE68A" w:rsidR="0012238E" w:rsidRPr="00BC16BE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8922D3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8922D3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8922D3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16718E" w:rsidRDefault="004B5DA1" w:rsidP="002E0CEC">
      <w:pPr>
        <w:pStyle w:val="Odstavekseznama"/>
        <w:numPr>
          <w:ilvl w:val="0"/>
          <w:numId w:val="2"/>
        </w:numPr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718E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16718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16718E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16718E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16718E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16718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16718E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400FC1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4C0B60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400FC1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400FC1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400FC1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3B39A4A8" w14:textId="41EA9DBE" w:rsidR="00186921" w:rsidRPr="004C0B60" w:rsidRDefault="00186921" w:rsidP="00D77B39">
      <w:pPr>
        <w:pStyle w:val="Odstavekseznama"/>
        <w:numPr>
          <w:ilvl w:val="0"/>
          <w:numId w:val="2"/>
        </w:numPr>
        <w:spacing w:after="12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C0B60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4C0B6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4C0B60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4C0B6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4C0B60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4C0B60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4C0B60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58C19B56" w:rsidR="002F2468" w:rsidRPr="00400FC1" w:rsidRDefault="002F2468" w:rsidP="00400FC1">
      <w:pPr>
        <w:pStyle w:val="Odstavekseznama"/>
        <w:numPr>
          <w:ilvl w:val="0"/>
          <w:numId w:val="2"/>
        </w:numPr>
        <w:spacing w:after="12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00FC1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400FC1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400FC1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400FC1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400FC1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400FC1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400FC1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400FC1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400FC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400FC1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400FC1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400FC1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400FC1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400FC1">
        <w:rPr>
          <w:rFonts w:asciiTheme="minorHAnsi" w:hAnsiTheme="minorHAnsi"/>
          <w:b/>
          <w:color w:val="000000" w:themeColor="text1"/>
          <w:sz w:val="22"/>
          <w:szCs w:val="22"/>
        </w:rPr>
        <w:t>, najkasneje do</w:t>
      </w:r>
      <w:r w:rsidR="00186921" w:rsidRPr="00400FC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AE1E35" w:rsidRPr="00386BEA">
        <w:rPr>
          <w:rFonts w:ascii="Calibri" w:hAnsi="Calibri" w:cs="Calibri"/>
          <w:b/>
          <w:color w:val="000000" w:themeColor="text1"/>
          <w:sz w:val="22"/>
          <w:szCs w:val="22"/>
        </w:rPr>
        <w:t>9</w:t>
      </w:r>
      <w:r w:rsidR="00186921" w:rsidRPr="00386BEA">
        <w:rPr>
          <w:rFonts w:ascii="Calibri" w:hAnsi="Calibri" w:cs="Calibri"/>
          <w:b/>
          <w:color w:val="000000" w:themeColor="text1"/>
          <w:sz w:val="22"/>
          <w:szCs w:val="22"/>
        </w:rPr>
        <w:t>.</w:t>
      </w:r>
      <w:r w:rsidRPr="00386BEA">
        <w:rPr>
          <w:rFonts w:ascii="Calibri" w:hAnsi="Calibri" w:cs="Calibri"/>
          <w:b/>
          <w:color w:val="000000" w:themeColor="text1"/>
          <w:sz w:val="22"/>
          <w:szCs w:val="22"/>
        </w:rPr>
        <w:t> </w:t>
      </w:r>
      <w:r w:rsidR="00FA4A26" w:rsidRPr="00386BEA">
        <w:rPr>
          <w:rFonts w:ascii="Calibri" w:hAnsi="Calibri" w:cs="Calibri"/>
          <w:b/>
          <w:color w:val="000000" w:themeColor="text1"/>
          <w:sz w:val="22"/>
          <w:szCs w:val="22"/>
        </w:rPr>
        <w:t>1</w:t>
      </w:r>
      <w:r w:rsidR="0016718E" w:rsidRPr="00386BEA">
        <w:rPr>
          <w:rFonts w:ascii="Calibri" w:hAnsi="Calibri" w:cs="Calibri"/>
          <w:b/>
          <w:color w:val="000000" w:themeColor="text1"/>
          <w:sz w:val="22"/>
          <w:szCs w:val="22"/>
        </w:rPr>
        <w:t>2</w:t>
      </w:r>
      <w:r w:rsidR="00186921" w:rsidRPr="00386BEA">
        <w:rPr>
          <w:rFonts w:ascii="Calibri" w:hAnsi="Calibri" w:cs="Calibri"/>
          <w:b/>
          <w:color w:val="000000" w:themeColor="text1"/>
          <w:sz w:val="22"/>
          <w:szCs w:val="22"/>
        </w:rPr>
        <w:t>.</w:t>
      </w:r>
      <w:r w:rsidRPr="00386BEA">
        <w:rPr>
          <w:rFonts w:ascii="Calibri" w:hAnsi="Calibri" w:cs="Calibri"/>
          <w:b/>
          <w:color w:val="000000" w:themeColor="text1"/>
          <w:sz w:val="22"/>
          <w:szCs w:val="22"/>
        </w:rPr>
        <w:t> </w:t>
      </w:r>
      <w:r w:rsidR="00186921" w:rsidRPr="00386BEA">
        <w:rPr>
          <w:rFonts w:ascii="Calibri" w:hAnsi="Calibri" w:cs="Calibri"/>
          <w:b/>
          <w:color w:val="000000" w:themeColor="text1"/>
          <w:sz w:val="22"/>
          <w:szCs w:val="22"/>
        </w:rPr>
        <w:t>20</w:t>
      </w:r>
      <w:r w:rsidR="0016718E" w:rsidRPr="00386BEA">
        <w:rPr>
          <w:rFonts w:ascii="Calibri" w:hAnsi="Calibri" w:cs="Calibri"/>
          <w:b/>
          <w:color w:val="000000" w:themeColor="text1"/>
          <w:sz w:val="22"/>
          <w:szCs w:val="22"/>
        </w:rPr>
        <w:t>20</w:t>
      </w:r>
      <w:r w:rsidR="00186921" w:rsidRPr="00386BEA">
        <w:rPr>
          <w:rFonts w:ascii="Calibri" w:hAnsi="Calibri" w:cs="Calibri"/>
          <w:b/>
          <w:color w:val="000000" w:themeColor="text1"/>
          <w:sz w:val="22"/>
          <w:szCs w:val="22"/>
        </w:rPr>
        <w:t xml:space="preserve"> do </w:t>
      </w:r>
      <w:r w:rsidR="0016718E" w:rsidRPr="00386BEA">
        <w:rPr>
          <w:rFonts w:ascii="Calibri" w:hAnsi="Calibri" w:cs="Calibri"/>
          <w:b/>
          <w:color w:val="000000" w:themeColor="text1"/>
          <w:sz w:val="22"/>
          <w:szCs w:val="22"/>
        </w:rPr>
        <w:t>08</w:t>
      </w:r>
      <w:r w:rsidR="00186921" w:rsidRPr="00386BEA">
        <w:rPr>
          <w:rFonts w:ascii="Calibri" w:hAnsi="Calibri" w:cs="Calibri"/>
          <w:b/>
          <w:color w:val="000000" w:themeColor="text1"/>
          <w:sz w:val="22"/>
          <w:szCs w:val="22"/>
        </w:rPr>
        <w:t>:00</w:t>
      </w:r>
      <w:r w:rsidR="00186921" w:rsidRPr="00386BEA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186921" w:rsidRPr="00386BEA">
        <w:rPr>
          <w:rFonts w:ascii="Calibri" w:hAnsi="Calibri" w:cs="Calibri"/>
          <w:b/>
          <w:color w:val="000000" w:themeColor="text1"/>
          <w:sz w:val="22"/>
          <w:szCs w:val="22"/>
        </w:rPr>
        <w:t>ure</w:t>
      </w:r>
      <w:r w:rsidR="002E0CEC" w:rsidRPr="00386BEA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6D23D607" w14:textId="4BF9858F" w:rsidR="002F2468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74770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8922D3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8922D3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8922D3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8922D3">
        <w:rPr>
          <w:rFonts w:asciiTheme="minorHAnsi" w:hAnsiTheme="minorHAnsi"/>
          <w:color w:val="000000" w:themeColor="text1"/>
          <w:sz w:val="22"/>
          <w:szCs w:val="22"/>
        </w:rPr>
        <w:t xml:space="preserve">, ki lahko </w:t>
      </w:r>
      <w:r w:rsidR="00726708">
        <w:rPr>
          <w:rFonts w:asciiTheme="minorHAnsi" w:hAnsiTheme="minorHAnsi"/>
          <w:color w:val="000000" w:themeColor="text1"/>
          <w:sz w:val="22"/>
          <w:szCs w:val="22"/>
        </w:rPr>
        <w:t>poskrbijo</w:t>
      </w:r>
      <w:r w:rsidR="005D54AD" w:rsidRPr="008922D3">
        <w:rPr>
          <w:rFonts w:asciiTheme="minorHAnsi" w:hAnsiTheme="minorHAnsi"/>
          <w:color w:val="000000" w:themeColor="text1"/>
          <w:sz w:val="22"/>
          <w:szCs w:val="22"/>
        </w:rPr>
        <w:t xml:space="preserve"> tudi </w:t>
      </w:r>
      <w:r w:rsidR="00726708">
        <w:rPr>
          <w:rFonts w:asciiTheme="minorHAnsi" w:hAnsiTheme="minorHAnsi"/>
          <w:color w:val="000000" w:themeColor="text1"/>
          <w:sz w:val="22"/>
          <w:szCs w:val="22"/>
        </w:rPr>
        <w:t xml:space="preserve">za </w:t>
      </w:r>
      <w:r w:rsidR="00CF6504">
        <w:rPr>
          <w:rFonts w:asciiTheme="minorHAnsi" w:hAnsiTheme="minorHAnsi"/>
          <w:color w:val="000000" w:themeColor="text1"/>
          <w:sz w:val="22"/>
          <w:szCs w:val="22"/>
        </w:rPr>
        <w:t xml:space="preserve">skeniraje in </w:t>
      </w:r>
      <w:r w:rsidR="005D54AD" w:rsidRPr="008922D3">
        <w:rPr>
          <w:rFonts w:asciiTheme="minorHAnsi" w:hAnsiTheme="minorHAnsi"/>
          <w:color w:val="000000" w:themeColor="text1"/>
          <w:sz w:val="22"/>
          <w:szCs w:val="22"/>
        </w:rPr>
        <w:t>odda</w:t>
      </w:r>
      <w:r w:rsidR="00574770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="005D54AD" w:rsidRPr="008922D3">
        <w:rPr>
          <w:rFonts w:asciiTheme="minorHAnsi" w:hAnsiTheme="minorHAnsi"/>
          <w:color w:val="000000" w:themeColor="text1"/>
          <w:sz w:val="22"/>
          <w:szCs w:val="22"/>
        </w:rPr>
        <w:t xml:space="preserve"> ponudb</w:t>
      </w:r>
      <w:r w:rsidR="00CF6504">
        <w:rPr>
          <w:rFonts w:asciiTheme="minorHAnsi" w:hAnsiTheme="minorHAnsi"/>
          <w:color w:val="000000" w:themeColor="text1"/>
          <w:sz w:val="22"/>
          <w:szCs w:val="22"/>
        </w:rPr>
        <w:t>e</w:t>
      </w:r>
      <w:r w:rsidR="0072670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D54AD" w:rsidRPr="008922D3">
        <w:rPr>
          <w:rFonts w:asciiTheme="minorHAnsi" w:hAnsiTheme="minorHAnsi"/>
          <w:color w:val="000000" w:themeColor="text1"/>
          <w:sz w:val="22"/>
          <w:szCs w:val="22"/>
        </w:rPr>
        <w:t>na zgoraj navedeni e-poštni predal</w:t>
      </w:r>
      <w:r w:rsidR="00AF330E">
        <w:rPr>
          <w:rFonts w:asciiTheme="minorHAnsi" w:hAnsiTheme="minorHAnsi"/>
          <w:color w:val="000000" w:themeColor="text1"/>
          <w:sz w:val="22"/>
          <w:szCs w:val="22"/>
        </w:rPr>
        <w:t xml:space="preserve"> po prejetju izpolnjene in podpisane prijave</w:t>
      </w:r>
      <w:r w:rsidR="00CF6504">
        <w:rPr>
          <w:rFonts w:asciiTheme="minorHAnsi" w:hAnsiTheme="minorHAnsi"/>
          <w:color w:val="000000" w:themeColor="text1"/>
          <w:sz w:val="22"/>
          <w:szCs w:val="22"/>
        </w:rPr>
        <w:t xml:space="preserve"> s prilogo</w:t>
      </w:r>
      <w:r w:rsidR="005D54AD" w:rsidRPr="008922D3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2854"/>
        <w:gridCol w:w="3119"/>
      </w:tblGrid>
      <w:tr w:rsidR="00726708" w:rsidRPr="00726708" w14:paraId="5A4AE49C" w14:textId="77777777" w:rsidTr="00726708">
        <w:trPr>
          <w:trHeight w:val="315"/>
        </w:trPr>
        <w:tc>
          <w:tcPr>
            <w:tcW w:w="35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7CE613" w14:textId="77777777" w:rsidR="00726708" w:rsidRPr="00726708" w:rsidRDefault="00726708" w:rsidP="007267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6708">
              <w:rPr>
                <w:rFonts w:ascii="Calibri" w:hAnsi="Calibri" w:cs="Calibri"/>
                <w:color w:val="000000"/>
                <w:sz w:val="22"/>
                <w:szCs w:val="22"/>
              </w:rPr>
              <w:t>OE/PE</w:t>
            </w:r>
          </w:p>
        </w:tc>
        <w:tc>
          <w:tcPr>
            <w:tcW w:w="2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9332A8" w14:textId="77777777" w:rsidR="00726708" w:rsidRPr="00726708" w:rsidRDefault="00726708" w:rsidP="007267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670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40B2303" w14:textId="77777777" w:rsidR="00726708" w:rsidRPr="00726708" w:rsidRDefault="00726708" w:rsidP="007267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6708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</w:tr>
      <w:tr w:rsidR="00726708" w:rsidRPr="00726708" w14:paraId="78479DC2" w14:textId="77777777" w:rsidTr="00726708">
        <w:trPr>
          <w:trHeight w:val="300"/>
        </w:trPr>
        <w:tc>
          <w:tcPr>
            <w:tcW w:w="3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0932" w14:textId="6F469360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A7272" w14:textId="1995EFBF" w:rsidR="00726708" w:rsidRPr="00680BE9" w:rsidRDefault="0016718E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Melita Feldin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54A7E" w14:textId="425102E5" w:rsidR="00726708" w:rsidRPr="00680BE9" w:rsidRDefault="00726708" w:rsidP="0072670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(01) 30 77 </w:t>
            </w:r>
            <w:r w:rsidR="0016718E"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563</w:t>
            </w:r>
          </w:p>
        </w:tc>
      </w:tr>
      <w:tr w:rsidR="00726708" w:rsidRPr="00726708" w14:paraId="6A9AB57B" w14:textId="77777777" w:rsidTr="00726708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2172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Celje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09ED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Helenca-Marija Benkovič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59825" w14:textId="77777777" w:rsidR="00726708" w:rsidRPr="00680BE9" w:rsidRDefault="00726708" w:rsidP="0072670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(03) 42 02 363</w:t>
            </w:r>
          </w:p>
        </w:tc>
      </w:tr>
      <w:tr w:rsidR="00726708" w:rsidRPr="00726708" w14:paraId="4E5F0B12" w14:textId="77777777" w:rsidTr="00726708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1B35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Koper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8CD5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09348" w14:textId="77777777" w:rsidR="00726708" w:rsidRPr="00680BE9" w:rsidRDefault="00726708" w:rsidP="0072670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66 87 271</w:t>
            </w:r>
          </w:p>
        </w:tc>
      </w:tr>
      <w:tr w:rsidR="00726708" w:rsidRPr="00726708" w14:paraId="2759B941" w14:textId="77777777" w:rsidTr="00726708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8A2E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Krško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9DBFB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Aleksandra Strniša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8FAC9" w14:textId="77777777" w:rsidR="00726708" w:rsidRPr="00680BE9" w:rsidRDefault="00726708" w:rsidP="0072670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(07) 49 02 452</w:t>
            </w:r>
          </w:p>
        </w:tc>
      </w:tr>
      <w:tr w:rsidR="00726708" w:rsidRPr="00726708" w14:paraId="351BBCAB" w14:textId="77777777" w:rsidTr="00726708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4A9FC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Kranj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0B4D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Nataša Kus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0723F" w14:textId="77777777" w:rsidR="00726708" w:rsidRPr="00680BE9" w:rsidRDefault="00726708" w:rsidP="0072670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(04) 23 70 303</w:t>
            </w:r>
          </w:p>
        </w:tc>
      </w:tr>
      <w:tr w:rsidR="00726708" w:rsidRPr="00726708" w14:paraId="4482DDAA" w14:textId="77777777" w:rsidTr="00726708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1C78A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Ljubljana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9D53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Barbara Knavs Ferlič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048BB" w14:textId="77777777" w:rsidR="00726708" w:rsidRPr="00680BE9" w:rsidRDefault="00726708" w:rsidP="0072670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(01) 30 77 382</w:t>
            </w:r>
          </w:p>
        </w:tc>
      </w:tr>
      <w:tr w:rsidR="00726708" w:rsidRPr="00726708" w14:paraId="261863EB" w14:textId="77777777" w:rsidTr="00726708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9148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Maribor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85EC8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Petra Pirih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90096" w14:textId="77777777" w:rsidR="00726708" w:rsidRPr="00680BE9" w:rsidRDefault="00726708" w:rsidP="0072670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(02) 29 09 434</w:t>
            </w:r>
          </w:p>
        </w:tc>
      </w:tr>
      <w:tr w:rsidR="00726708" w:rsidRPr="00726708" w14:paraId="173AA80D" w14:textId="77777777" w:rsidTr="00726708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F7BB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Murska Sobota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6DBD" w14:textId="1BE82243" w:rsidR="00726708" w:rsidRPr="00680BE9" w:rsidRDefault="0077644A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Simona Rituper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FDD54" w14:textId="0FBE5DAC" w:rsidR="00726708" w:rsidRPr="00680BE9" w:rsidRDefault="00726708" w:rsidP="0072670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(02) 53 61 5</w:t>
            </w:r>
            <w:r w:rsidR="0077644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17</w:t>
            </w:r>
          </w:p>
        </w:tc>
      </w:tr>
      <w:tr w:rsidR="00726708" w:rsidRPr="00726708" w14:paraId="1D96E8D5" w14:textId="77777777" w:rsidTr="00726708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A79B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Nova Gorica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3B794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Eva Adamič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6938A" w14:textId="77777777" w:rsidR="00726708" w:rsidRPr="00680BE9" w:rsidRDefault="00726708" w:rsidP="0072670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33 81 226</w:t>
            </w:r>
          </w:p>
        </w:tc>
      </w:tr>
      <w:tr w:rsidR="00726708" w:rsidRPr="00726708" w14:paraId="16CE9ABA" w14:textId="77777777" w:rsidTr="00726708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E2BC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Novo mesto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1858" w14:textId="104C30DD" w:rsidR="00726708" w:rsidRPr="00680BE9" w:rsidRDefault="00680BE9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Elena Škoflek Strezovska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BBDD6" w14:textId="24D15399" w:rsidR="00726708" w:rsidRPr="00680BE9" w:rsidRDefault="00726708" w:rsidP="0072670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(07) 39 33 50</w:t>
            </w:r>
            <w:r w:rsidR="00680BE9"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7</w:t>
            </w:r>
          </w:p>
        </w:tc>
      </w:tr>
      <w:tr w:rsidR="00726708" w:rsidRPr="00726708" w14:paraId="51688B99" w14:textId="77777777" w:rsidTr="00726708">
        <w:trPr>
          <w:trHeight w:val="315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9F33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OE Ravne na Koroškem 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221E5" w14:textId="77777777" w:rsidR="00726708" w:rsidRPr="00680BE9" w:rsidRDefault="00726708" w:rsidP="0072670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Stanislava Škratek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B3B23" w14:textId="77777777" w:rsidR="00726708" w:rsidRPr="00680BE9" w:rsidRDefault="00726708" w:rsidP="00726708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(02) 82 10 236</w:t>
            </w:r>
          </w:p>
        </w:tc>
      </w:tr>
    </w:tbl>
    <w:p w14:paraId="69EE6CB9" w14:textId="77777777" w:rsidR="00E260D7" w:rsidRPr="00E260D7" w:rsidRDefault="00E260D7" w:rsidP="00186921">
      <w:pPr>
        <w:pStyle w:val="Noga"/>
        <w:spacing w:after="120"/>
        <w:jc w:val="both"/>
        <w:rPr>
          <w:rFonts w:asciiTheme="minorHAnsi" w:hAnsiTheme="minorHAnsi"/>
          <w:color w:val="000000" w:themeColor="text1"/>
          <w:sz w:val="8"/>
          <w:szCs w:val="8"/>
        </w:rPr>
      </w:pPr>
    </w:p>
    <w:p w14:paraId="2D535C88" w14:textId="5CE09E8D" w:rsidR="00186921" w:rsidRPr="002F2468" w:rsidRDefault="003F30B1" w:rsidP="00186921">
      <w:pPr>
        <w:pStyle w:val="Noga"/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2F2468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2F2468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2F2468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2F246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2F2468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2B1B49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2F2468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2F2468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2F2468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2F2468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2F2468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2F2468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4C7523EA" w:rsidR="006D1626" w:rsidRPr="00305726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305726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30572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305726">
        <w:rPr>
          <w:rFonts w:ascii="Calibri" w:hAnsi="Calibri" w:cs="Calibri"/>
          <w:bCs/>
          <w:color w:val="000000" w:themeColor="text1"/>
          <w:sz w:val="22"/>
          <w:szCs w:val="22"/>
        </w:rPr>
        <w:t>vrednosti nad 10.000 EUR brez DDV, ki bodo sklenjene na podlagi tega naročila, bodo morali izbrani ponudniki</w:t>
      </w:r>
      <w:r w:rsidR="00305726" w:rsidRPr="00305726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30572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30572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30572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ZIntPK</w:t>
      </w:r>
      <w:r w:rsidRPr="00305726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7"/>
      </w:r>
      <w:r w:rsidRPr="00305726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4ADCBC47" w14:textId="04F7E97C" w:rsidR="006D1626" w:rsidRPr="00896158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96158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896158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896158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896158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9C3883" w:rsidRDefault="001971A6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9C3883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lastRenderedPageBreak/>
        <w:t xml:space="preserve">V primeru, da ponudnik katero od listin </w:t>
      </w:r>
      <w:r w:rsidR="00101CA7" w:rsidRPr="009C3883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9C3883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predloži v tujem jeziku, bo moral ponudnik na zahtevo ZZZS predložiti njen prevod v slovenski jezik</w:t>
      </w:r>
      <w:r w:rsidR="00101CA7" w:rsidRPr="009C3883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.</w:t>
      </w:r>
    </w:p>
    <w:p w14:paraId="469B71DE" w14:textId="77777777" w:rsidR="003F30B1" w:rsidRPr="00A541BB" w:rsidRDefault="003F30B1" w:rsidP="006D1626">
      <w:pPr>
        <w:spacing w:after="120"/>
        <w:jc w:val="both"/>
        <w:rPr>
          <w:rFonts w:asciiTheme="minorHAnsi" w:hAnsiTheme="minorHAnsi"/>
          <w:snapToGrid w:val="0"/>
          <w:color w:val="E36C0A" w:themeColor="accent6" w:themeShade="BF"/>
          <w:sz w:val="22"/>
          <w:szCs w:val="22"/>
          <w:lang w:eastAsia="en-US"/>
        </w:rPr>
      </w:pPr>
    </w:p>
    <w:p w14:paraId="7B26C24E" w14:textId="56D535BE" w:rsidR="00101CA7" w:rsidRPr="00BC16BE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C96759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AD47C5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r>
        <w:rPr>
          <w:rFonts w:ascii="Calibri" w:hAnsi="Calibri" w:cs="Calibri"/>
          <w:bCs/>
          <w:color w:val="00B050"/>
          <w:sz w:val="24"/>
          <w:u w:val="single"/>
        </w:rPr>
        <w:t>ODPIRANJE</w:t>
      </w:r>
      <w:r w:rsidR="0006413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645AA1F1" w14:textId="3111D1D6" w:rsidR="007438D0" w:rsidRPr="00400FC1" w:rsidRDefault="0019597C" w:rsidP="00A36E62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89615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ponudb </w:t>
      </w:r>
      <w:r w:rsidR="00882D34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bo </w:t>
      </w:r>
      <w:r w:rsidRPr="00680BE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dn</w:t>
      </w:r>
      <w:bookmarkStart w:id="21" w:name="_GoBack"/>
      <w:bookmarkEnd w:id="21"/>
      <w:r w:rsidRPr="00680BE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e </w:t>
      </w:r>
      <w:r w:rsidR="00AE1E35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9</w:t>
      </w:r>
      <w:r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.</w:t>
      </w:r>
      <w:r w:rsidR="00A1622A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 xml:space="preserve"> </w:t>
      </w:r>
      <w:r w:rsidR="00882D34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1</w:t>
      </w:r>
      <w:r w:rsidR="00680BE9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2</w:t>
      </w:r>
      <w:r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.</w:t>
      </w:r>
      <w:r w:rsidR="00A1622A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 xml:space="preserve"> </w:t>
      </w:r>
      <w:r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20</w:t>
      </w:r>
      <w:r w:rsidR="00680BE9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20</w:t>
      </w:r>
      <w:r w:rsidRPr="00386BEA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</w:t>
      </w:r>
      <w:r w:rsidR="00882D34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od</w:t>
      </w:r>
      <w:r w:rsidR="000304A7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 xml:space="preserve"> </w:t>
      </w:r>
      <w:r w:rsidR="00623A44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0</w:t>
      </w:r>
      <w:r w:rsidR="00680BE9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8</w:t>
      </w:r>
      <w:r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:</w:t>
      </w:r>
      <w:r w:rsidR="00AE1E35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1</w:t>
      </w:r>
      <w:r w:rsidR="00680BE9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5</w:t>
      </w:r>
      <w:r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 xml:space="preserve"> ur</w:t>
      </w:r>
      <w:r w:rsidR="00882D34" w:rsidRPr="00386BEA">
        <w:rPr>
          <w:rFonts w:ascii="Calibri" w:eastAsia="Calibri" w:hAnsi="Calibri" w:cs="Calibri"/>
          <w:b/>
          <w:color w:val="000000" w:themeColor="text1"/>
          <w:sz w:val="22"/>
          <w:szCs w:val="22"/>
          <w:lang w:eastAsia="en-US"/>
        </w:rPr>
        <w:t>e dalje</w:t>
      </w:r>
      <w:r w:rsidRPr="00680BE9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</w:t>
      </w:r>
      <w:r w:rsidR="007C073B" w:rsidRPr="00680BE9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</w:t>
      </w:r>
      <w:r w:rsidR="007C073B" w:rsidRPr="00CF741C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sistemu </w:t>
      </w:r>
      <w:r w:rsidR="004B5DA1" w:rsidRPr="00CF741C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89615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89615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poštni predal zdravnik</w:t>
      </w:r>
      <w:r w:rsidR="004B5DA1" w:rsidRPr="00400FC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i@zzzs.si)</w:t>
      </w:r>
      <w:r w:rsidRPr="00400FC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4B5DA1" w:rsidRPr="00400FC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navedenega časovnega trenutka ZZZS </w:t>
      </w:r>
      <w:r w:rsidR="004B5DA1" w:rsidRPr="00386BE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ne bo dostopal do navedenega </w:t>
      </w:r>
      <w:r w:rsidR="009C3883" w:rsidRPr="00386BEA">
        <w:rPr>
          <w:rFonts w:ascii="Calibri" w:eastAsia="Calibri" w:hAnsi="Calibri" w:cs="Calibri"/>
          <w:color w:val="000000" w:themeColor="text1"/>
          <w:sz w:val="22"/>
          <w:szCs w:val="22"/>
        </w:rPr>
        <w:t>e-</w:t>
      </w:r>
      <w:r w:rsidR="004B5DA1" w:rsidRPr="00386BEA">
        <w:rPr>
          <w:rFonts w:ascii="Calibri" w:eastAsia="Calibri" w:hAnsi="Calibri" w:cs="Calibri"/>
          <w:color w:val="000000" w:themeColor="text1"/>
          <w:sz w:val="22"/>
          <w:szCs w:val="22"/>
        </w:rPr>
        <w:t>poštnega predala</w:t>
      </w:r>
      <w:r w:rsidR="004B5DA1" w:rsidRPr="00E260D7">
        <w:rPr>
          <w:rFonts w:ascii="Calibri" w:eastAsia="Calibri" w:hAnsi="Calibri" w:cs="Calibri"/>
          <w:color w:val="000000" w:themeColor="text1"/>
          <w:sz w:val="22"/>
          <w:szCs w:val="22"/>
        </w:rPr>
        <w:t>, ponudniki pa bodo ob oddaji e-sporočil v poštni predal prejeli zgolj avtomatično sporočilo o prejetju poslane e-pošte.</w:t>
      </w:r>
    </w:p>
    <w:p w14:paraId="5E5DA056" w14:textId="6084BDDD" w:rsidR="00882D34" w:rsidRPr="006F59FD" w:rsidRDefault="00816676" w:rsidP="00A36E62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400FC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400FC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4C0B60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="00064131" w:rsidRPr="00CF741C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C96759" w:rsidRDefault="00433926" w:rsidP="00456D47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215674C" w14:textId="4C7B8C5F" w:rsidR="001C1B76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2" w:name="_Toc378333589"/>
      <w:r w:rsidRPr="00C96759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AD47C5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C96759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77777777" w:rsidR="000178AD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2523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125231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125231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5F2DFC" w:rsidRPr="00125231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12523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2523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F2DFC" w:rsidRPr="000178AD">
        <w:rPr>
          <w:rFonts w:asciiTheme="minorHAnsi" w:hAnsiTheme="minorHAnsi"/>
          <w:color w:val="000000" w:themeColor="text1"/>
          <w:sz w:val="22"/>
          <w:szCs w:val="22"/>
        </w:rPr>
        <w:t>posamezn</w:t>
      </w:r>
      <w:r w:rsidR="005B62C3" w:rsidRPr="000178AD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0178AD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021D9247" w:rsidR="00B85336" w:rsidRPr="0051290C" w:rsidRDefault="00B85336" w:rsidP="00B85336">
      <w:pPr>
        <w:numPr>
          <w:ilvl w:val="12"/>
          <w:numId w:val="0"/>
        </w:numPr>
        <w:spacing w:after="120"/>
        <w:jc w:val="both"/>
        <w:rPr>
          <w:rFonts w:ascii="Calibri" w:hAnsi="Calibri"/>
          <w:color w:val="FF0000"/>
          <w:sz w:val="22"/>
          <w:szCs w:val="22"/>
        </w:rPr>
      </w:pPr>
      <w:r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0178AD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0178AD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0178AD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0178AD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0178AD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0178AD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0178AD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0178AD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0178AD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0178AD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0178AD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0178AD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0178AD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0178AD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0178AD">
        <w:rPr>
          <w:rFonts w:ascii="Calibri" w:hAnsi="Calibri"/>
          <w:color w:val="000000" w:themeColor="text1"/>
          <w:sz w:val="22"/>
          <w:szCs w:val="22"/>
        </w:rPr>
        <w:t xml:space="preserve">, ki izpolnjujejo pogoje za sodelovanje, izvede po </w:t>
      </w:r>
      <w:r w:rsidR="00E260D7" w:rsidRPr="000178AD">
        <w:rPr>
          <w:rFonts w:ascii="Calibri" w:hAnsi="Calibri"/>
          <w:color w:val="000000" w:themeColor="text1"/>
          <w:sz w:val="22"/>
          <w:szCs w:val="22"/>
        </w:rPr>
        <w:t>teh</w:t>
      </w:r>
      <w:r w:rsidRPr="000178AD">
        <w:rPr>
          <w:rFonts w:ascii="Calibri" w:hAnsi="Calibri"/>
          <w:color w:val="000000" w:themeColor="text1"/>
          <w:sz w:val="22"/>
          <w:szCs w:val="22"/>
        </w:rPr>
        <w:t xml:space="preserve"> pravilih:</w:t>
      </w:r>
    </w:p>
    <w:p w14:paraId="766F67F7" w14:textId="0CE97042" w:rsidR="00B85336" w:rsidRPr="0051290C" w:rsidRDefault="00B85336" w:rsidP="00B85336">
      <w:pPr>
        <w:numPr>
          <w:ilvl w:val="0"/>
          <w:numId w:val="23"/>
        </w:numPr>
        <w:spacing w:after="120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51290C">
        <w:rPr>
          <w:rFonts w:ascii="Calibri" w:hAnsi="Calibri"/>
          <w:color w:val="00B050"/>
          <w:sz w:val="22"/>
          <w:szCs w:val="22"/>
        </w:rPr>
        <w:t xml:space="preserve">Pri sklopih </w:t>
      </w:r>
      <w:bookmarkStart w:id="23" w:name="_Hlk22045086"/>
      <w:r w:rsidRPr="0051290C">
        <w:rPr>
          <w:rFonts w:ascii="Calibri" w:hAnsi="Calibri"/>
          <w:color w:val="00B050"/>
          <w:sz w:val="22"/>
          <w:szCs w:val="22"/>
        </w:rPr>
        <w:t>1-</w:t>
      </w:r>
      <w:r>
        <w:rPr>
          <w:rFonts w:ascii="Calibri" w:hAnsi="Calibri"/>
          <w:color w:val="00B050"/>
          <w:sz w:val="22"/>
          <w:szCs w:val="22"/>
        </w:rPr>
        <w:t>1</w:t>
      </w:r>
      <w:r w:rsidRPr="0051290C">
        <w:rPr>
          <w:rFonts w:ascii="Calibri" w:hAnsi="Calibri"/>
          <w:color w:val="00B050"/>
          <w:sz w:val="22"/>
          <w:szCs w:val="22"/>
        </w:rPr>
        <w:t>2</w:t>
      </w:r>
      <w:r>
        <w:rPr>
          <w:rFonts w:ascii="Calibri" w:hAnsi="Calibri"/>
          <w:color w:val="00B050"/>
          <w:sz w:val="22"/>
          <w:szCs w:val="22"/>
        </w:rPr>
        <w:t xml:space="preserve"> </w:t>
      </w:r>
      <w:r w:rsidRPr="0051290C">
        <w:rPr>
          <w:rFonts w:ascii="Calibri" w:hAnsi="Calibri" w:cs="Calibri"/>
          <w:color w:val="00B050"/>
          <w:sz w:val="22"/>
          <w:szCs w:val="22"/>
        </w:rPr>
        <w:t>(naloge imenovanega zdravnika</w:t>
      </w:r>
      <w:r w:rsidR="000178AD" w:rsidRPr="000178AD">
        <w:t xml:space="preserve"> </w:t>
      </w:r>
      <w:r w:rsidR="000178AD" w:rsidRPr="000178AD">
        <w:rPr>
          <w:rFonts w:ascii="Calibri" w:hAnsi="Calibri" w:cs="Calibri"/>
          <w:color w:val="00B050"/>
          <w:sz w:val="22"/>
          <w:szCs w:val="22"/>
        </w:rPr>
        <w:t>in zdravnika izvedenca</w:t>
      </w:r>
      <w:r w:rsidRPr="0051290C">
        <w:rPr>
          <w:rFonts w:ascii="Calibri" w:hAnsi="Calibri" w:cs="Calibri"/>
          <w:color w:val="00B050"/>
          <w:sz w:val="22"/>
          <w:szCs w:val="22"/>
        </w:rPr>
        <w:t xml:space="preserve">, </w:t>
      </w:r>
      <w:r w:rsidR="000178AD">
        <w:rPr>
          <w:rFonts w:ascii="Calibri" w:hAnsi="Calibri" w:cs="Calibri"/>
          <w:color w:val="00B050"/>
          <w:sz w:val="22"/>
          <w:szCs w:val="22"/>
        </w:rPr>
        <w:t xml:space="preserve">naloge </w:t>
      </w:r>
      <w:r w:rsidRPr="0051290C">
        <w:rPr>
          <w:rFonts w:ascii="Calibri" w:hAnsi="Calibri" w:cs="Calibri"/>
          <w:color w:val="00B050"/>
          <w:sz w:val="22"/>
          <w:szCs w:val="22"/>
        </w:rPr>
        <w:t>zdravnika</w:t>
      </w:r>
      <w:r>
        <w:rPr>
          <w:rFonts w:ascii="Calibri" w:hAnsi="Calibri" w:cs="Calibri"/>
          <w:color w:val="00B050"/>
          <w:sz w:val="22"/>
          <w:szCs w:val="22"/>
        </w:rPr>
        <w:t xml:space="preserve"> </w:t>
      </w:r>
      <w:r w:rsidRPr="0051290C">
        <w:rPr>
          <w:rFonts w:ascii="Calibri" w:hAnsi="Calibri" w:cs="Calibri"/>
          <w:color w:val="00B050"/>
          <w:sz w:val="22"/>
          <w:szCs w:val="22"/>
        </w:rPr>
        <w:t>-</w:t>
      </w:r>
      <w:r>
        <w:rPr>
          <w:rFonts w:ascii="Calibri" w:hAnsi="Calibri" w:cs="Calibri"/>
          <w:color w:val="00B050"/>
          <w:sz w:val="22"/>
          <w:szCs w:val="22"/>
        </w:rPr>
        <w:t xml:space="preserve"> </w:t>
      </w:r>
      <w:r w:rsidRPr="0051290C">
        <w:rPr>
          <w:rFonts w:ascii="Calibri" w:hAnsi="Calibri" w:cs="Calibri"/>
          <w:color w:val="00B050"/>
          <w:sz w:val="22"/>
          <w:szCs w:val="22"/>
        </w:rPr>
        <w:t xml:space="preserve">člana zdrav. komisije in zdravnika izvedenca) </w:t>
      </w:r>
      <w:bookmarkEnd w:id="23"/>
      <w:r w:rsidRPr="0051290C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Pr="0051290C">
        <w:rPr>
          <w:rFonts w:ascii="Calibri" w:hAnsi="Calibri"/>
          <w:i/>
          <w:color w:val="000000"/>
          <w:sz w:val="22"/>
          <w:szCs w:val="22"/>
        </w:rPr>
        <w:t>med njimi</w:t>
      </w:r>
      <w:r w:rsidRPr="0051290C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medicine.</w:t>
      </w:r>
    </w:p>
    <w:p w14:paraId="2AF46D23" w14:textId="4386D0B4" w:rsidR="00B85336" w:rsidRPr="000178AD" w:rsidRDefault="00B85336" w:rsidP="00B85336">
      <w:pPr>
        <w:numPr>
          <w:ilvl w:val="1"/>
          <w:numId w:val="20"/>
        </w:numPr>
        <w:spacing w:after="120"/>
        <w:ind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24" w:name="_Hlk22035360"/>
      <w:r w:rsidRPr="000178AD">
        <w:rPr>
          <w:rFonts w:ascii="Calibri" w:hAnsi="Calibri" w:cs="Calibri"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prednostno pravilo izpolnjevati </w:t>
      </w:r>
      <w:r w:rsidR="000178AD">
        <w:rPr>
          <w:rFonts w:ascii="Calibri" w:hAnsi="Calibri" w:cs="Calibri"/>
          <w:color w:val="000000" w:themeColor="text1"/>
          <w:sz w:val="22"/>
          <w:szCs w:val="22"/>
        </w:rPr>
        <w:t xml:space="preserve">ta </w:t>
      </w:r>
      <w:r w:rsidRPr="000178AD">
        <w:rPr>
          <w:rFonts w:ascii="Calibri" w:hAnsi="Calibri" w:cs="Calibri"/>
          <w:color w:val="000000" w:themeColor="text1"/>
          <w:sz w:val="22"/>
          <w:szCs w:val="22"/>
        </w:rPr>
        <w:t>kader.</w:t>
      </w:r>
    </w:p>
    <w:bookmarkEnd w:id="24"/>
    <w:p w14:paraId="7E0B9BAC" w14:textId="72844042" w:rsidR="00B85336" w:rsidRPr="0051290C" w:rsidRDefault="00B85336" w:rsidP="00B85336">
      <w:pPr>
        <w:numPr>
          <w:ilvl w:val="0"/>
          <w:numId w:val="23"/>
        </w:numPr>
        <w:spacing w:after="120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51290C">
        <w:rPr>
          <w:rFonts w:ascii="Calibri" w:hAnsi="Calibri"/>
          <w:color w:val="00B050"/>
          <w:sz w:val="22"/>
          <w:szCs w:val="22"/>
        </w:rPr>
        <w:t xml:space="preserve">Pri sklopih </w:t>
      </w:r>
      <w:r>
        <w:rPr>
          <w:rFonts w:ascii="Calibri" w:hAnsi="Calibri"/>
          <w:color w:val="00B050"/>
          <w:sz w:val="22"/>
          <w:szCs w:val="22"/>
        </w:rPr>
        <w:t>13-</w:t>
      </w:r>
      <w:r w:rsidRPr="0051290C">
        <w:rPr>
          <w:rFonts w:ascii="Calibri" w:hAnsi="Calibri"/>
          <w:color w:val="00B050"/>
          <w:sz w:val="22"/>
          <w:szCs w:val="22"/>
        </w:rPr>
        <w:t>23 (naloge zdravnika izvedenca</w:t>
      </w:r>
      <w:r>
        <w:rPr>
          <w:rFonts w:ascii="Calibri" w:hAnsi="Calibri"/>
          <w:color w:val="00B050"/>
          <w:sz w:val="22"/>
          <w:szCs w:val="22"/>
        </w:rPr>
        <w:t xml:space="preserve"> </w:t>
      </w:r>
      <w:r w:rsidRPr="0051290C">
        <w:rPr>
          <w:rFonts w:ascii="Calibri" w:hAnsi="Calibri"/>
          <w:color w:val="00B050"/>
          <w:sz w:val="22"/>
          <w:szCs w:val="22"/>
        </w:rPr>
        <w:t xml:space="preserve">medicine dela, prometa in športa, </w:t>
      </w:r>
      <w:r w:rsidR="00153B89" w:rsidRPr="00153B89">
        <w:rPr>
          <w:rFonts w:ascii="Calibri" w:hAnsi="Calibri"/>
          <w:color w:val="00B050"/>
          <w:sz w:val="22"/>
          <w:szCs w:val="22"/>
        </w:rPr>
        <w:t>psihiatra</w:t>
      </w:r>
      <w:r w:rsidR="00153B89">
        <w:rPr>
          <w:rFonts w:ascii="Calibri" w:hAnsi="Calibri"/>
          <w:color w:val="00B050"/>
          <w:sz w:val="22"/>
          <w:szCs w:val="22"/>
        </w:rPr>
        <w:t xml:space="preserve">, </w:t>
      </w:r>
      <w:r>
        <w:rPr>
          <w:rFonts w:ascii="Calibri" w:hAnsi="Calibri"/>
          <w:color w:val="00B050"/>
          <w:sz w:val="22"/>
          <w:szCs w:val="22"/>
        </w:rPr>
        <w:t>ortopeda</w:t>
      </w:r>
      <w:r w:rsidR="00153B89">
        <w:rPr>
          <w:rFonts w:ascii="Calibri" w:hAnsi="Calibri"/>
          <w:color w:val="00B050"/>
          <w:sz w:val="22"/>
          <w:szCs w:val="22"/>
        </w:rPr>
        <w:t xml:space="preserve">, </w:t>
      </w:r>
      <w:r w:rsidRPr="0051290C">
        <w:rPr>
          <w:rFonts w:ascii="Calibri" w:hAnsi="Calibri"/>
          <w:color w:val="00B050"/>
          <w:sz w:val="22"/>
          <w:szCs w:val="22"/>
        </w:rPr>
        <w:t>oftamologa</w:t>
      </w:r>
      <w:r w:rsidR="00153B89">
        <w:rPr>
          <w:rFonts w:ascii="Calibri" w:hAnsi="Calibri"/>
          <w:color w:val="00B050"/>
          <w:sz w:val="22"/>
          <w:szCs w:val="22"/>
        </w:rPr>
        <w:t xml:space="preserve"> in pulmologa</w:t>
      </w:r>
      <w:r w:rsidRPr="0051290C">
        <w:rPr>
          <w:rFonts w:ascii="Calibri" w:hAnsi="Calibri"/>
          <w:color w:val="00B050"/>
          <w:sz w:val="22"/>
          <w:szCs w:val="22"/>
        </w:rPr>
        <w:t xml:space="preserve">) </w:t>
      </w:r>
      <w:r w:rsidRPr="0051290C">
        <w:rPr>
          <w:rFonts w:ascii="Calibri" w:hAnsi="Calibri"/>
          <w:color w:val="000000"/>
          <w:sz w:val="22"/>
          <w:szCs w:val="22"/>
        </w:rPr>
        <w:t>imajo prednost ponudniki, ki že imajo izkušnje z izvajanjem storitev, ki so predmet tega naročila, za ZZZS</w:t>
      </w:r>
      <w:r w:rsidRPr="0051290C">
        <w:rPr>
          <w:rFonts w:ascii="Calibri" w:hAnsi="Calibri" w:cs="Calibri"/>
          <w:color w:val="000000"/>
          <w:sz w:val="22"/>
          <w:szCs w:val="22"/>
        </w:rPr>
        <w:t>.</w:t>
      </w:r>
    </w:p>
    <w:p w14:paraId="1E600C06" w14:textId="3FCE60C2" w:rsidR="00B85336" w:rsidRPr="000178AD" w:rsidRDefault="000178AD" w:rsidP="00B85336">
      <w:pPr>
        <w:numPr>
          <w:ilvl w:val="1"/>
          <w:numId w:val="20"/>
        </w:numPr>
        <w:spacing w:after="120"/>
        <w:ind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0178AD">
        <w:rPr>
          <w:rFonts w:ascii="Calibri" w:hAnsi="Calibri" w:cs="Calibri"/>
          <w:color w:val="000000" w:themeColor="text1"/>
          <w:sz w:val="22"/>
          <w:szCs w:val="22"/>
        </w:rPr>
        <w:t>Če je ponudnik oseba z registrirano dejavnostjo, ki za izvajanje naročila ponudi drug izvedbeni kader, mora prednostno pravilo izpolnjevati ta kader</w:t>
      </w:r>
      <w:r w:rsidR="00B85336" w:rsidRPr="000178A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65BA0371" w14:textId="4495210F" w:rsidR="00B85336" w:rsidRPr="0051290C" w:rsidRDefault="00B85336" w:rsidP="00B85336">
      <w:pPr>
        <w:numPr>
          <w:ilvl w:val="0"/>
          <w:numId w:val="23"/>
        </w:numPr>
        <w:spacing w:after="120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51290C">
        <w:rPr>
          <w:rFonts w:ascii="Calibri" w:hAnsi="Calibri"/>
          <w:color w:val="00B050"/>
          <w:sz w:val="22"/>
          <w:szCs w:val="22"/>
        </w:rPr>
        <w:t xml:space="preserve">Pri sklopu 24 (naloge finančno medicinskega nadzornika) </w:t>
      </w:r>
      <w:r w:rsidRPr="0051290C">
        <w:rPr>
          <w:rFonts w:ascii="Calibri" w:hAnsi="Calibri"/>
          <w:color w:val="000000"/>
          <w:sz w:val="22"/>
          <w:szCs w:val="22"/>
        </w:rPr>
        <w:t xml:space="preserve">imajo prednost ponudniki, ki že imajo izkušnje z izvajanjem finančno medicinskih nadzorov za ZZZS, </w:t>
      </w:r>
      <w:r w:rsidRPr="003D6C24">
        <w:rPr>
          <w:rFonts w:ascii="Calibri" w:hAnsi="Calibri"/>
          <w:color w:val="000000" w:themeColor="text1"/>
          <w:sz w:val="22"/>
          <w:szCs w:val="22"/>
        </w:rPr>
        <w:t>če takih ponudnikov</w:t>
      </w:r>
      <w:r w:rsidR="001F5973" w:rsidRPr="003D6C24">
        <w:rPr>
          <w:rFonts w:ascii="Calibri" w:hAnsi="Calibri"/>
          <w:color w:val="000000" w:themeColor="text1"/>
          <w:sz w:val="22"/>
          <w:szCs w:val="22"/>
        </w:rPr>
        <w:t xml:space="preserve"> ni preveč</w:t>
      </w:r>
      <w:r w:rsidRPr="003D6C24">
        <w:rPr>
          <w:rFonts w:ascii="Calibri" w:hAnsi="Calibri"/>
          <w:color w:val="000000" w:themeColor="text1"/>
          <w:sz w:val="22"/>
          <w:szCs w:val="22"/>
        </w:rPr>
        <w:t>, pa imajo za preostala ''nezasedena</w:t>
      </w:r>
      <w:r w:rsidR="001F5973" w:rsidRPr="003D6C24">
        <w:rPr>
          <w:rFonts w:ascii="Calibri" w:hAnsi="Calibri"/>
          <w:color w:val="000000" w:themeColor="text1"/>
          <w:sz w:val="22"/>
          <w:szCs w:val="22"/>
        </w:rPr>
        <w:t xml:space="preserve"> mesta</w:t>
      </w:r>
      <w:r w:rsidRPr="003D6C24">
        <w:rPr>
          <w:rFonts w:ascii="Calibri" w:hAnsi="Calibri"/>
          <w:color w:val="000000" w:themeColor="text1"/>
          <w:sz w:val="22"/>
          <w:szCs w:val="22"/>
        </w:rPr>
        <w:t xml:space="preserve">'' </w:t>
      </w:r>
      <w:r w:rsidR="001F5973" w:rsidRPr="003D6C24">
        <w:rPr>
          <w:rFonts w:ascii="Calibri" w:hAnsi="Calibri"/>
          <w:color w:val="000000" w:themeColor="text1"/>
          <w:sz w:val="22"/>
          <w:szCs w:val="22"/>
        </w:rPr>
        <w:t>tega skl</w:t>
      </w:r>
      <w:r w:rsidRPr="003D6C24">
        <w:rPr>
          <w:rFonts w:ascii="Calibri" w:hAnsi="Calibri"/>
          <w:color w:val="000000" w:themeColor="text1"/>
          <w:sz w:val="22"/>
          <w:szCs w:val="22"/>
        </w:rPr>
        <w:t xml:space="preserve">opa </w:t>
      </w:r>
      <w:r w:rsidRPr="0051290C">
        <w:rPr>
          <w:rFonts w:ascii="Calibri" w:hAnsi="Calibri"/>
          <w:color w:val="000000"/>
          <w:sz w:val="22"/>
          <w:szCs w:val="22"/>
        </w:rPr>
        <w:t xml:space="preserve">prednost ponudniki, ki so po izobrazbi specialisti sekundarne ravni zdravstvene oskrbe, </w:t>
      </w:r>
      <w:r w:rsidRPr="0051290C">
        <w:rPr>
          <w:rFonts w:ascii="Calibri" w:hAnsi="Calibri"/>
          <w:i/>
          <w:color w:val="000000"/>
          <w:sz w:val="22"/>
          <w:szCs w:val="22"/>
        </w:rPr>
        <w:t>med njimi</w:t>
      </w:r>
      <w:r w:rsidRPr="0051290C">
        <w:rPr>
          <w:rFonts w:ascii="Calibri" w:hAnsi="Calibri"/>
          <w:color w:val="000000"/>
          <w:sz w:val="22"/>
          <w:szCs w:val="22"/>
        </w:rPr>
        <w:t xml:space="preserve"> pa tisti ponudniki, ki so po izobrazbi </w:t>
      </w:r>
      <w:r w:rsidR="00153B89">
        <w:rPr>
          <w:rFonts w:ascii="Calibri" w:hAnsi="Calibri"/>
          <w:color w:val="000000"/>
          <w:sz w:val="22"/>
          <w:szCs w:val="22"/>
        </w:rPr>
        <w:t xml:space="preserve">internist, </w:t>
      </w:r>
      <w:r w:rsidRPr="0051290C">
        <w:rPr>
          <w:rFonts w:ascii="Calibri" w:hAnsi="Calibri"/>
          <w:color w:val="000000"/>
          <w:sz w:val="22"/>
          <w:szCs w:val="22"/>
        </w:rPr>
        <w:t>kirurg, psihiater, fiziater, dermatolog ali zobozdravnik.</w:t>
      </w:r>
    </w:p>
    <w:p w14:paraId="2C22E7E9" w14:textId="4D34FB90" w:rsidR="00B85336" w:rsidRPr="000178AD" w:rsidRDefault="000178AD" w:rsidP="00B85336">
      <w:pPr>
        <w:numPr>
          <w:ilvl w:val="1"/>
          <w:numId w:val="20"/>
        </w:numPr>
        <w:spacing w:after="120"/>
        <w:ind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0178AD">
        <w:rPr>
          <w:rFonts w:ascii="Calibri" w:hAnsi="Calibri" w:cs="Calibri"/>
          <w:color w:val="000000" w:themeColor="text1"/>
          <w:sz w:val="22"/>
          <w:szCs w:val="22"/>
        </w:rPr>
        <w:t>Če je ponudnik oseba z registrirano dejavnostjo, ki za izvajanje naročila ponudi drug izvedbeni kader, mora prednostno pravilo izpolnjevati ta kader</w:t>
      </w:r>
      <w:r w:rsidR="00B85336" w:rsidRPr="000178A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6FD951D" w14:textId="5B007761" w:rsidR="00AD00B7" w:rsidRPr="00156F7A" w:rsidRDefault="005B55F3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880A4EB" w14:textId="1EC832BF" w:rsidR="00263212" w:rsidRPr="00156F7A" w:rsidRDefault="00263212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Izjemoma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lahko ZZZS s ponudnikom, ki izpolnjuje pogoje za sodelovanje in je podal pravočasno ponudbo, sklene 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pogodb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 za izvedbo storitev iz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sklop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a naročila, 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za katerega se 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ponudnik 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ni prijavil, če se 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le-ta s tem 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strinja in 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ZZZS za tak sklop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nima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za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dosti</w:t>
      </w:r>
      <w:r w:rsidR="00AD00B7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drugih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ustreznih ponudnikov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.</w:t>
      </w:r>
    </w:p>
    <w:p w14:paraId="06CFFA38" w14:textId="63C51A01" w:rsidR="00433926" w:rsidRPr="00640942" w:rsidRDefault="00433926" w:rsidP="00640942"/>
    <w:p w14:paraId="7FB7FC77" w14:textId="3AC4E3E4" w:rsidR="00DD126D" w:rsidRPr="00B00627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C96759">
        <w:rPr>
          <w:rFonts w:ascii="Calibri" w:hAnsi="Calibri" w:cs="Calibri"/>
          <w:bCs/>
          <w:color w:val="00B050"/>
          <w:sz w:val="24"/>
          <w:u w:val="single"/>
        </w:rPr>
        <w:lastRenderedPageBreak/>
        <w:t>V</w:t>
      </w:r>
      <w:r w:rsidR="001C1B76" w:rsidRPr="00C96759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C96759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C96759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0B4F896" w:rsidR="00DC5C35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647B1">
        <w:rPr>
          <w:rFonts w:asciiTheme="minorHAnsi" w:hAnsiTheme="minorHAnsi"/>
          <w:sz w:val="22"/>
          <w:szCs w:val="22"/>
        </w:rPr>
        <w:t>ZZZS</w:t>
      </w:r>
      <w:r w:rsidR="00B00627" w:rsidRPr="009647B1">
        <w:rPr>
          <w:rFonts w:asciiTheme="minorHAnsi" w:hAnsiTheme="minorHAnsi"/>
          <w:sz w:val="22"/>
          <w:szCs w:val="22"/>
        </w:rPr>
        <w:t xml:space="preserve"> bo </w:t>
      </w:r>
      <w:r w:rsidR="000558CE" w:rsidRPr="009647B1">
        <w:rPr>
          <w:rFonts w:asciiTheme="minorHAnsi" w:hAnsiTheme="minorHAnsi"/>
          <w:sz w:val="22"/>
          <w:szCs w:val="22"/>
        </w:rPr>
        <w:t>z izbranimi</w:t>
      </w:r>
      <w:r w:rsidR="00B00627" w:rsidRPr="009647B1">
        <w:rPr>
          <w:rFonts w:asciiTheme="minorHAnsi" w:hAnsiTheme="minorHAnsi"/>
          <w:sz w:val="22"/>
          <w:szCs w:val="22"/>
        </w:rPr>
        <w:t xml:space="preserve"> </w:t>
      </w:r>
      <w:r w:rsidR="00B00627" w:rsidRPr="00DC5C35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DC5C3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DC5C35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DC5C3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DC5C35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DC5C35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DC5C35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DC5C35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DC5C35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>
        <w:rPr>
          <w:rFonts w:asciiTheme="minorHAnsi" w:hAnsiTheme="minorHAnsi"/>
          <w:color w:val="000000" w:themeColor="text1"/>
          <w:sz w:val="22"/>
          <w:szCs w:val="22"/>
        </w:rPr>
        <w:t xml:space="preserve">od </w:t>
      </w:r>
      <w:r w:rsidR="00DC5C35" w:rsidRPr="00DC5C35">
        <w:rPr>
          <w:rFonts w:asciiTheme="minorHAnsi" w:hAnsiTheme="minorHAnsi"/>
          <w:color w:val="000000" w:themeColor="text1"/>
          <w:sz w:val="22"/>
          <w:szCs w:val="22"/>
        </w:rPr>
        <w:t>začetka leta 2021</w:t>
      </w:r>
      <w:r w:rsidR="00125231" w:rsidRPr="00DC5C3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DC5C35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DC5C35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DC5C35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6119591" w:rsidR="002F420E" w:rsidRPr="00920D65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920D65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920D65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920D65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920D65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920D65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5" w:name="_Hlk56596937"/>
      <w:r w:rsidR="00920D65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920D65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5"/>
    </w:p>
    <w:p w14:paraId="74F275BE" w14:textId="3DAA7CDA" w:rsidR="00DC5C35" w:rsidRPr="00920D65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920D65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920D65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920D65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6" w:name="_Hlk55829744"/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26"/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C61E3B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628DDCD1" w:rsidR="008825F1" w:rsidRPr="009647B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647B1">
        <w:rPr>
          <w:rFonts w:asciiTheme="minorHAnsi" w:hAnsiTheme="minorHAnsi"/>
          <w:color w:val="000000" w:themeColor="text1"/>
          <w:sz w:val="22"/>
          <w:szCs w:val="22"/>
        </w:rPr>
        <w:t>Pogodbe sklepajo na podlagi priloženih vzorcev pogodbe</w:t>
      </w:r>
      <w:r w:rsidR="008825F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52B6839A" w:rsidR="009E301F" w:rsidRPr="00156F7A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56F7A">
        <w:rPr>
          <w:rFonts w:asciiTheme="minorHAnsi" w:hAnsiTheme="minorHAnsi"/>
          <w:color w:val="000000" w:themeColor="text1"/>
          <w:sz w:val="22"/>
          <w:szCs w:val="22"/>
        </w:rPr>
        <w:t>Za sklope 1-23 se sklene pogodba na podlagi vzorcev</w:t>
      </w:r>
      <w:r w:rsidR="009E301F" w:rsidRPr="00156F7A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56F7A" w:rsidRDefault="00156F7A" w:rsidP="00156F7A">
      <w:pPr>
        <w:pStyle w:val="Odstavekseznama"/>
        <w:numPr>
          <w:ilvl w:val="0"/>
          <w:numId w:val="2"/>
        </w:numPr>
        <w:contextualSpacing w:val="0"/>
        <w:rPr>
          <w:rFonts w:ascii="Calibri" w:hAnsi="Calibri" w:cs="Calibri"/>
          <w:color w:val="000000" w:themeColor="text1"/>
          <w:sz w:val="22"/>
          <w:szCs w:val="22"/>
        </w:rPr>
      </w:pPr>
      <w:r w:rsidRPr="00156F7A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56F7A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Pr="00156F7A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7FFED48F" w14:textId="3CAC8E86" w:rsidR="00C61E3B" w:rsidRPr="00156F7A" w:rsidRDefault="00C61E3B" w:rsidP="00B321C5">
      <w:pPr>
        <w:pStyle w:val="Odstavekseznama"/>
        <w:numPr>
          <w:ilvl w:val="0"/>
          <w:numId w:val="2"/>
        </w:numPr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56F7A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56F7A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56F7A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56F7A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56F7A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665B0F7A" w14:textId="77777777" w:rsidR="00156F7A" w:rsidRPr="00156F7A" w:rsidRDefault="00156F7A" w:rsidP="00B321C5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C542C15" w14:textId="61C89077" w:rsidR="00B321C5" w:rsidRPr="00156F7A" w:rsidRDefault="00AF330E" w:rsidP="00B321C5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56F7A">
        <w:rPr>
          <w:rFonts w:ascii="Calibri" w:hAnsi="Calibri" w:cs="Calibri"/>
          <w:color w:val="000000" w:themeColor="text1"/>
          <w:sz w:val="22"/>
          <w:szCs w:val="22"/>
        </w:rPr>
        <w:t>Za sklop 24</w:t>
      </w:r>
      <w:r w:rsidR="00FB7D3E" w:rsidRPr="00156F7A">
        <w:rPr>
          <w:rFonts w:ascii="Calibri" w:hAnsi="Calibri" w:cs="Calibri"/>
          <w:color w:val="000000" w:themeColor="text1"/>
          <w:sz w:val="22"/>
          <w:szCs w:val="22"/>
        </w:rPr>
        <w:t xml:space="preserve"> se sklene pogodba na </w:t>
      </w:r>
      <w:r w:rsidR="004638C7" w:rsidRPr="00156F7A">
        <w:rPr>
          <w:rFonts w:ascii="Calibri" w:hAnsi="Calibri" w:cs="Calibri"/>
          <w:color w:val="000000" w:themeColor="text1"/>
          <w:sz w:val="22"/>
          <w:szCs w:val="22"/>
        </w:rPr>
        <w:t>podlagi vzorcev</w:t>
      </w:r>
      <w:r w:rsidR="00B321C5" w:rsidRPr="00156F7A">
        <w:rPr>
          <w:rFonts w:ascii="Calibri" w:hAnsi="Calibri" w:cs="Calibri"/>
          <w:color w:val="000000" w:themeColor="text1"/>
          <w:sz w:val="22"/>
          <w:szCs w:val="22"/>
        </w:rPr>
        <w:t>:</w:t>
      </w:r>
    </w:p>
    <w:p w14:paraId="049A695F" w14:textId="6BF0A197" w:rsidR="00156F7A" w:rsidRPr="00156F7A" w:rsidRDefault="00156F7A" w:rsidP="00156F7A">
      <w:pPr>
        <w:pStyle w:val="Odstavekseznama"/>
        <w:numPr>
          <w:ilvl w:val="0"/>
          <w:numId w:val="2"/>
        </w:numPr>
        <w:spacing w:after="12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56F7A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56F7A">
        <w:rPr>
          <w:rFonts w:ascii="Calibri" w:hAnsi="Calibri" w:cs="Calibri"/>
          <w:color w:val="000000" w:themeColor="text1"/>
          <w:sz w:val="22"/>
          <w:szCs w:val="22"/>
          <w:vertAlign w:val="superscript"/>
        </w:rPr>
        <w:t>8</w:t>
      </w:r>
      <w:r w:rsidRPr="00156F7A">
        <w:rPr>
          <w:rFonts w:ascii="Calibri" w:hAnsi="Calibri" w:cs="Calibri"/>
          <w:color w:val="000000" w:themeColor="text1"/>
          <w:sz w:val="22"/>
          <w:szCs w:val="22"/>
        </w:rPr>
        <w:t>: »Pogodba o delu NADZORI - reg. dejavnost«.</w:t>
      </w:r>
    </w:p>
    <w:p w14:paraId="24B7DE78" w14:textId="29CFD4B1" w:rsidR="00156F7A" w:rsidRPr="00156F7A" w:rsidRDefault="00B06FF0" w:rsidP="00156F7A">
      <w:pPr>
        <w:pStyle w:val="Odstavekseznama"/>
        <w:numPr>
          <w:ilvl w:val="0"/>
          <w:numId w:val="2"/>
        </w:numPr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56F7A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 začasnega ali občasnega dela: »Pogodba o delu NADZORI – upokojenci ZUTD«</w:t>
      </w:r>
      <w:r w:rsidR="00156F7A" w:rsidRPr="00156F7A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251F6318" w14:textId="77777777" w:rsidR="00156F7A" w:rsidRPr="00156F7A" w:rsidRDefault="00156F7A" w:rsidP="00156F7A">
      <w:pPr>
        <w:pStyle w:val="Odstavekseznama"/>
        <w:ind w:left="360"/>
        <w:contextualSpacing w:val="0"/>
        <w:jc w:val="both"/>
        <w:rPr>
          <w:rFonts w:ascii="Calibri" w:hAnsi="Calibri" w:cs="Calibri"/>
          <w:color w:val="FF0000"/>
          <w:sz w:val="22"/>
          <w:szCs w:val="22"/>
        </w:rPr>
      </w:pPr>
    </w:p>
    <w:bookmarkEnd w:id="22"/>
    <w:p w14:paraId="6B257242" w14:textId="3A33F7B2" w:rsidR="006B2E69" w:rsidRPr="00EC676E" w:rsidRDefault="00BD0995" w:rsidP="00EC676E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C676E">
        <w:rPr>
          <w:rFonts w:ascii="Calibri" w:hAnsi="Calibri" w:cs="Calibri"/>
          <w:color w:val="000000" w:themeColor="text1"/>
          <w:sz w:val="22"/>
          <w:szCs w:val="22"/>
        </w:rPr>
        <w:t>g</w:t>
      </w:r>
      <w:r w:rsidR="00D07DAA" w:rsidRPr="00EC676E">
        <w:rPr>
          <w:rFonts w:ascii="Calibri" w:hAnsi="Calibri" w:cs="Calibri"/>
          <w:color w:val="000000" w:themeColor="text1"/>
          <w:sz w:val="22"/>
          <w:szCs w:val="22"/>
        </w:rPr>
        <w:t>eneraln</w:t>
      </w:r>
      <w:r w:rsidR="00EC676E" w:rsidRPr="00EC676E">
        <w:rPr>
          <w:rFonts w:ascii="Calibri" w:hAnsi="Calibri" w:cs="Calibri"/>
          <w:color w:val="000000" w:themeColor="text1"/>
          <w:sz w:val="22"/>
          <w:szCs w:val="22"/>
        </w:rPr>
        <w:t>i</w:t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direktor</w:t>
      </w:r>
    </w:p>
    <w:p w14:paraId="169D3E5F" w14:textId="77777777" w:rsidR="0003306A" w:rsidRPr="00EC676E" w:rsidRDefault="0003306A" w:rsidP="00456D47">
      <w:pPr>
        <w:spacing w:after="120"/>
        <w:ind w:left="4320"/>
        <w:rPr>
          <w:rFonts w:ascii="Calibri" w:hAnsi="Calibri" w:cs="Calibri"/>
          <w:color w:val="000000" w:themeColor="text1"/>
          <w:sz w:val="22"/>
          <w:szCs w:val="22"/>
        </w:rPr>
      </w:pPr>
    </w:p>
    <w:p w14:paraId="296E87AC" w14:textId="6E5D17CF" w:rsidR="006B2E69" w:rsidRPr="00EC676E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EC676E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 </w:t>
      </w:r>
      <w:r w:rsidR="00BD0995"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="00BD0995"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EC676E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11BEF832" w14:textId="03794B5D" w:rsidR="004638C7" w:rsidRPr="00EC676E" w:rsidRDefault="004638C7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EC676E" w:rsidRPr="00EC676E">
        <w:rPr>
          <w:rFonts w:ascii="Calibri" w:hAnsi="Calibri" w:cs="Calibri"/>
          <w:color w:val="000000" w:themeColor="text1"/>
          <w:sz w:val="22"/>
          <w:szCs w:val="22"/>
        </w:rPr>
        <w:t>Marjan Sušelj</w:t>
      </w:r>
    </w:p>
    <w:p w14:paraId="64934CB5" w14:textId="77777777" w:rsidR="004638C7" w:rsidRPr="00125231" w:rsidRDefault="004638C7" w:rsidP="00BD0995">
      <w:pPr>
        <w:rPr>
          <w:rFonts w:ascii="Calibri" w:hAnsi="Calibri" w:cs="Calibri"/>
          <w:color w:val="FF0000"/>
          <w:sz w:val="22"/>
          <w:szCs w:val="22"/>
        </w:rPr>
      </w:pPr>
    </w:p>
    <w:p w14:paraId="10579E10" w14:textId="00456D96" w:rsidR="00D07DAA" w:rsidRPr="00125231" w:rsidRDefault="0089723E" w:rsidP="00BD0995">
      <w:pPr>
        <w:rPr>
          <w:rFonts w:ascii="Calibri" w:hAnsi="Calibri" w:cs="Calibri"/>
          <w:color w:val="FF0000"/>
          <w:sz w:val="22"/>
          <w:szCs w:val="22"/>
        </w:rPr>
      </w:pPr>
      <w:r w:rsidRPr="00125231">
        <w:rPr>
          <w:rFonts w:ascii="Calibri" w:hAnsi="Calibri" w:cs="Calibri"/>
          <w:color w:val="FF0000"/>
          <w:sz w:val="22"/>
          <w:szCs w:val="22"/>
        </w:rPr>
        <w:tab/>
      </w:r>
      <w:r w:rsidRPr="00125231">
        <w:rPr>
          <w:rFonts w:ascii="Calibri" w:hAnsi="Calibri" w:cs="Calibri"/>
          <w:color w:val="FF0000"/>
          <w:sz w:val="22"/>
          <w:szCs w:val="22"/>
        </w:rPr>
        <w:tab/>
      </w:r>
      <w:r w:rsidRPr="00125231">
        <w:rPr>
          <w:rFonts w:ascii="Calibri" w:hAnsi="Calibri" w:cs="Calibri"/>
          <w:color w:val="FF0000"/>
          <w:sz w:val="22"/>
          <w:szCs w:val="22"/>
        </w:rPr>
        <w:tab/>
      </w:r>
      <w:r w:rsidRPr="00125231">
        <w:rPr>
          <w:rFonts w:ascii="Calibri" w:hAnsi="Calibri" w:cs="Calibri"/>
          <w:color w:val="FF0000"/>
          <w:sz w:val="22"/>
          <w:szCs w:val="22"/>
        </w:rPr>
        <w:tab/>
      </w:r>
      <w:r w:rsidRPr="00125231">
        <w:rPr>
          <w:rFonts w:ascii="Calibri" w:hAnsi="Calibri" w:cs="Calibri"/>
          <w:color w:val="FF0000"/>
          <w:sz w:val="22"/>
          <w:szCs w:val="22"/>
        </w:rPr>
        <w:tab/>
      </w:r>
      <w:r w:rsidRPr="00125231">
        <w:rPr>
          <w:rFonts w:ascii="Calibri" w:hAnsi="Calibri" w:cs="Calibri"/>
          <w:color w:val="FF0000"/>
          <w:sz w:val="22"/>
          <w:szCs w:val="22"/>
        </w:rPr>
        <w:tab/>
      </w:r>
      <w:r w:rsidRPr="00125231">
        <w:rPr>
          <w:rFonts w:ascii="Calibri" w:hAnsi="Calibri" w:cs="Calibri"/>
          <w:color w:val="FF0000"/>
          <w:sz w:val="22"/>
          <w:szCs w:val="22"/>
        </w:rPr>
        <w:tab/>
        <w:t xml:space="preserve">                </w:t>
      </w:r>
    </w:p>
    <w:p w14:paraId="22AE9CBA" w14:textId="1D1BD601" w:rsidR="002E0CEC" w:rsidRPr="00E6053A" w:rsidRDefault="002E0CEC" w:rsidP="004C0B60">
      <w:pPr>
        <w:rPr>
          <w:rFonts w:ascii="Calibri" w:hAnsi="Calibri" w:cs="Calibri"/>
          <w:color w:val="000000" w:themeColor="text1"/>
          <w:sz w:val="20"/>
          <w:szCs w:val="20"/>
        </w:rPr>
      </w:pPr>
      <w:r w:rsidRPr="00E6053A">
        <w:rPr>
          <w:rFonts w:ascii="Calibri" w:hAnsi="Calibri" w:cs="Calibri"/>
          <w:color w:val="000000" w:themeColor="text1"/>
          <w:sz w:val="20"/>
          <w:szCs w:val="20"/>
        </w:rPr>
        <w:t>Priloge:</w:t>
      </w:r>
    </w:p>
    <w:p w14:paraId="4FEDB450" w14:textId="1B6F62FF" w:rsidR="001971A6" w:rsidRPr="004C0B60" w:rsidRDefault="001971A6" w:rsidP="004C0B60">
      <w:pPr>
        <w:rPr>
          <w:rFonts w:ascii="Calibri" w:hAnsi="Calibri" w:cs="Calibri"/>
          <w:color w:val="000000" w:themeColor="text1"/>
          <w:sz w:val="20"/>
          <w:szCs w:val="20"/>
        </w:rPr>
      </w:pPr>
      <w:r w:rsidRPr="004C0B60">
        <w:rPr>
          <w:rFonts w:ascii="Calibri" w:hAnsi="Calibri" w:cs="Calibri"/>
          <w:color w:val="000000" w:themeColor="text1"/>
          <w:sz w:val="20"/>
          <w:szCs w:val="20"/>
        </w:rPr>
        <w:t>-</w:t>
      </w:r>
      <w:r w:rsidR="00FF2170" w:rsidRPr="004C0B60">
        <w:rPr>
          <w:rFonts w:ascii="Calibri" w:hAnsi="Calibri" w:cs="Calibri"/>
          <w:color w:val="000000" w:themeColor="text1"/>
          <w:sz w:val="20"/>
          <w:szCs w:val="20"/>
        </w:rPr>
        <w:t xml:space="preserve"> Sklep</w:t>
      </w:r>
      <w:r w:rsidR="006F7D63">
        <w:rPr>
          <w:rFonts w:ascii="Calibri" w:hAnsi="Calibri" w:cs="Calibri"/>
          <w:color w:val="000000" w:themeColor="text1"/>
          <w:sz w:val="20"/>
          <w:szCs w:val="20"/>
        </w:rPr>
        <w:t>i</w:t>
      </w:r>
      <w:r w:rsidR="00FF2170" w:rsidRPr="004C0B60">
        <w:rPr>
          <w:rFonts w:ascii="Calibri" w:hAnsi="Calibri" w:cs="Calibri"/>
          <w:color w:val="000000" w:themeColor="text1"/>
          <w:sz w:val="20"/>
          <w:szCs w:val="20"/>
        </w:rPr>
        <w:t xml:space="preserve"> o višini plačil</w:t>
      </w:r>
      <w:r w:rsidR="008C3BE5" w:rsidRPr="004C0B60">
        <w:rPr>
          <w:rFonts w:ascii="Calibri" w:hAnsi="Calibri" w:cs="Calibri"/>
          <w:color w:val="000000" w:themeColor="text1"/>
          <w:sz w:val="20"/>
          <w:szCs w:val="20"/>
        </w:rPr>
        <w:t>a</w:t>
      </w:r>
      <w:r w:rsidR="00FF2170" w:rsidRPr="004C0B60">
        <w:rPr>
          <w:rFonts w:ascii="Calibri" w:hAnsi="Calibri" w:cs="Calibri"/>
          <w:color w:val="000000" w:themeColor="text1"/>
          <w:sz w:val="20"/>
          <w:szCs w:val="20"/>
        </w:rPr>
        <w:t xml:space="preserve"> zdravnikom</w:t>
      </w:r>
      <w:r w:rsidR="00DE6F4B">
        <w:rPr>
          <w:rFonts w:ascii="Calibri" w:hAnsi="Calibri" w:cs="Calibri"/>
          <w:color w:val="000000" w:themeColor="text1"/>
          <w:sz w:val="20"/>
          <w:szCs w:val="20"/>
        </w:rPr>
        <w:t xml:space="preserve"> IZ, ZK, IZV</w:t>
      </w:r>
    </w:p>
    <w:p w14:paraId="3A93C4F4" w14:textId="1A11C1A6" w:rsidR="00DB0256" w:rsidRPr="004C0B60" w:rsidRDefault="00DB0256" w:rsidP="00966B04">
      <w:pPr>
        <w:rPr>
          <w:rFonts w:ascii="Calibri" w:hAnsi="Calibri" w:cs="Calibri"/>
          <w:color w:val="000000" w:themeColor="text1"/>
          <w:sz w:val="20"/>
          <w:szCs w:val="20"/>
        </w:rPr>
      </w:pPr>
      <w:r w:rsidRPr="004C0B60">
        <w:rPr>
          <w:rFonts w:ascii="Calibri" w:hAnsi="Calibri" w:cs="Calibri"/>
          <w:color w:val="000000" w:themeColor="text1"/>
          <w:sz w:val="20"/>
          <w:szCs w:val="20"/>
        </w:rPr>
        <w:t>- Sklep o višini plačila nadzorniko</w:t>
      </w:r>
      <w:r w:rsidR="008C3BE5" w:rsidRPr="004C0B60">
        <w:rPr>
          <w:rFonts w:ascii="Calibri" w:hAnsi="Calibri" w:cs="Calibri"/>
          <w:color w:val="000000" w:themeColor="text1"/>
          <w:sz w:val="20"/>
          <w:szCs w:val="20"/>
        </w:rPr>
        <w:t>m</w:t>
      </w:r>
      <w:r w:rsidRPr="004C0B60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65DA0F8A" w14:textId="2038A180" w:rsidR="00FF2170" w:rsidRPr="007B3ED8" w:rsidRDefault="00FF2170" w:rsidP="004C0B60">
      <w:pPr>
        <w:rPr>
          <w:rFonts w:ascii="Calibri" w:hAnsi="Calibri" w:cs="Calibri"/>
          <w:color w:val="000000" w:themeColor="text1"/>
          <w:sz w:val="20"/>
          <w:szCs w:val="20"/>
        </w:rPr>
      </w:pPr>
      <w:r w:rsidRPr="007B3ED8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1944601E" w14:textId="2940E5CC" w:rsidR="00156F7A" w:rsidRPr="00920D65" w:rsidRDefault="008C439F" w:rsidP="00966B04">
      <w:pPr>
        <w:rPr>
          <w:rFonts w:ascii="Calibri" w:hAnsi="Calibri" w:cs="Calibri"/>
          <w:color w:val="000000" w:themeColor="text1"/>
          <w:sz w:val="20"/>
          <w:szCs w:val="20"/>
        </w:rPr>
      </w:pPr>
      <w:r w:rsidRPr="00920D65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56F7A" w:rsidRPr="00920D65">
        <w:rPr>
          <w:rFonts w:ascii="Calibri" w:hAnsi="Calibri" w:cs="Calibri"/>
          <w:color w:val="000000" w:themeColor="text1"/>
          <w:sz w:val="20"/>
          <w:szCs w:val="20"/>
        </w:rPr>
        <w:t xml:space="preserve">Pogodba o delu IZ, ZK, IZV – reg. dejavnost </w:t>
      </w:r>
    </w:p>
    <w:p w14:paraId="39BC8293" w14:textId="5FD5886A" w:rsidR="00156F7A" w:rsidRPr="00920D65" w:rsidRDefault="00156F7A" w:rsidP="00966B04">
      <w:pPr>
        <w:rPr>
          <w:rFonts w:ascii="Calibri" w:hAnsi="Calibri" w:cs="Calibri"/>
          <w:color w:val="000000" w:themeColor="text1"/>
          <w:sz w:val="20"/>
          <w:szCs w:val="20"/>
        </w:rPr>
      </w:pPr>
      <w:r w:rsidRPr="00920D65">
        <w:rPr>
          <w:rFonts w:ascii="Calibri" w:hAnsi="Calibri" w:cs="Calibri"/>
          <w:color w:val="000000" w:themeColor="text1"/>
          <w:sz w:val="20"/>
          <w:szCs w:val="20"/>
        </w:rPr>
        <w:t>- Pogodba o delu IZ, ZK, IZV – upokojenci ZUTD</w:t>
      </w:r>
    </w:p>
    <w:p w14:paraId="1DDF239A" w14:textId="2D1C7564" w:rsidR="00156F7A" w:rsidRPr="00920D65" w:rsidRDefault="00156F7A" w:rsidP="00966B04">
      <w:pPr>
        <w:rPr>
          <w:rFonts w:ascii="Calibri" w:hAnsi="Calibri" w:cs="Calibri"/>
          <w:color w:val="000000" w:themeColor="text1"/>
          <w:sz w:val="20"/>
          <w:szCs w:val="20"/>
        </w:rPr>
      </w:pPr>
      <w:r w:rsidRPr="00920D65">
        <w:rPr>
          <w:rFonts w:ascii="Calibri" w:hAnsi="Calibri" w:cs="Calibri"/>
          <w:color w:val="000000" w:themeColor="text1"/>
          <w:sz w:val="20"/>
          <w:szCs w:val="20"/>
        </w:rPr>
        <w:t>- Pogodba o delu NADZORI - reg. dejavnost</w:t>
      </w:r>
    </w:p>
    <w:p w14:paraId="7EA4EF60" w14:textId="652CA71E" w:rsidR="00156F7A" w:rsidRPr="00920D65" w:rsidRDefault="00156F7A" w:rsidP="00966B04">
      <w:pPr>
        <w:rPr>
          <w:rFonts w:ascii="Calibri" w:hAnsi="Calibri" w:cs="Calibri"/>
          <w:color w:val="000000" w:themeColor="text1"/>
          <w:sz w:val="20"/>
          <w:szCs w:val="20"/>
        </w:rPr>
      </w:pPr>
      <w:r w:rsidRPr="00920D65">
        <w:rPr>
          <w:rFonts w:ascii="Calibri" w:hAnsi="Calibri" w:cs="Calibri"/>
          <w:color w:val="000000" w:themeColor="text1"/>
          <w:sz w:val="20"/>
          <w:szCs w:val="20"/>
        </w:rPr>
        <w:t>- Pogodba o delu NADZORI – upokojenci ZUTD</w:t>
      </w:r>
    </w:p>
    <w:p w14:paraId="7D14284D" w14:textId="775D2C4B" w:rsidR="0077562C" w:rsidRPr="007B3ED8" w:rsidRDefault="0077562C" w:rsidP="00966B04">
      <w:pPr>
        <w:rPr>
          <w:rFonts w:ascii="Calibri" w:hAnsi="Calibri" w:cs="Calibri"/>
          <w:color w:val="000000" w:themeColor="text1"/>
          <w:sz w:val="20"/>
          <w:szCs w:val="20"/>
        </w:rPr>
      </w:pPr>
      <w:r w:rsidRPr="00920D65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6F7D63" w:rsidRPr="00920D65">
        <w:rPr>
          <w:rFonts w:ascii="Calibri" w:hAnsi="Calibri" w:cs="Calibri"/>
          <w:color w:val="000000" w:themeColor="text1"/>
          <w:sz w:val="20"/>
          <w:szCs w:val="20"/>
        </w:rPr>
        <w:t>S</w:t>
      </w:r>
      <w:r w:rsidRPr="00920D65">
        <w:rPr>
          <w:rFonts w:ascii="Calibri" w:hAnsi="Calibri" w:cs="Calibri"/>
          <w:color w:val="000000" w:themeColor="text1"/>
          <w:sz w:val="20"/>
          <w:szCs w:val="20"/>
        </w:rPr>
        <w:t xml:space="preserve">porazum </w:t>
      </w:r>
      <w:r w:rsidR="006F7D63" w:rsidRPr="00920D65">
        <w:rPr>
          <w:rFonts w:ascii="Calibri" w:hAnsi="Calibri" w:cs="Calibri"/>
          <w:color w:val="000000" w:themeColor="text1"/>
          <w:sz w:val="20"/>
          <w:szCs w:val="20"/>
        </w:rPr>
        <w:t>o skupnih var. ukrepih</w:t>
      </w:r>
    </w:p>
    <w:p w14:paraId="3EF4D62F" w14:textId="37D0548C" w:rsidR="00DB0256" w:rsidRPr="001971A6" w:rsidRDefault="00DB0256" w:rsidP="00966B04">
      <w:pPr>
        <w:rPr>
          <w:rFonts w:ascii="Calibri" w:hAnsi="Calibri" w:cs="Calibri"/>
          <w:color w:val="FF0000"/>
          <w:sz w:val="20"/>
          <w:szCs w:val="20"/>
        </w:rPr>
      </w:pPr>
    </w:p>
    <w:sectPr w:rsidR="00DB0256" w:rsidRPr="001971A6" w:rsidSect="00966B04">
      <w:footerReference w:type="default" r:id="rId13"/>
      <w:pgSz w:w="11907" w:h="16834" w:code="9"/>
      <w:pgMar w:top="1418" w:right="1134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03183B56" w14:textId="219493ED" w:rsidR="00B70702" w:rsidRPr="006D27A4" w:rsidRDefault="00B70702" w:rsidP="006D27A4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D27A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D27A4">
        <w:rPr>
          <w:rFonts w:asciiTheme="minorHAnsi" w:hAnsiTheme="minorHAnsi" w:cstheme="minorHAnsi"/>
          <w:sz w:val="18"/>
          <w:szCs w:val="18"/>
        </w:rPr>
        <w:t xml:space="preserve"> Zakon o zdravstvenem varstvu in zdravstvenem zavarovanju (Uradni list RS, št. 72/06 - uradno prečiščeno besedilo, </w:t>
      </w:r>
      <w:r>
        <w:rPr>
          <w:rFonts w:asciiTheme="minorHAnsi" w:hAnsiTheme="minorHAnsi" w:cstheme="minorHAnsi"/>
          <w:sz w:val="18"/>
          <w:szCs w:val="18"/>
        </w:rPr>
        <w:t>z nadaljnjimi spremembami</w:t>
      </w:r>
      <w:r w:rsidRPr="006D27A4">
        <w:rPr>
          <w:rFonts w:asciiTheme="minorHAnsi" w:hAnsiTheme="minorHAnsi" w:cstheme="minorHAnsi"/>
          <w:sz w:val="18"/>
          <w:szCs w:val="18"/>
        </w:rPr>
        <w:t>)</w:t>
      </w:r>
    </w:p>
  </w:footnote>
  <w:footnote w:id="2">
    <w:p w14:paraId="0826D4A8" w14:textId="65613646" w:rsidR="00B70702" w:rsidRPr="0001230A" w:rsidRDefault="00B7070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1230A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1230A">
        <w:rPr>
          <w:rFonts w:asciiTheme="minorHAnsi" w:hAnsiTheme="minorHAnsi" w:cstheme="minorHAnsi"/>
          <w:sz w:val="18"/>
          <w:szCs w:val="18"/>
        </w:rPr>
        <w:t xml:space="preserve"> Pravila obveznega zdravstvenega zavarovanja (</w:t>
      </w:r>
      <w:bookmarkStart w:id="4" w:name="_Hlk55833266"/>
      <w:r w:rsidRPr="0001230A">
        <w:rPr>
          <w:rFonts w:asciiTheme="minorHAnsi" w:hAnsiTheme="minorHAnsi" w:cstheme="minorHAnsi"/>
          <w:sz w:val="18"/>
          <w:szCs w:val="18"/>
        </w:rPr>
        <w:t>Uradni list RS, št. 79/94</w:t>
      </w:r>
      <w:r>
        <w:rPr>
          <w:rFonts w:asciiTheme="minorHAnsi" w:hAnsiTheme="minorHAnsi" w:cstheme="minorHAnsi"/>
          <w:sz w:val="18"/>
          <w:szCs w:val="18"/>
        </w:rPr>
        <w:t xml:space="preserve">, </w:t>
      </w:r>
      <w:r w:rsidRPr="0001230A">
        <w:rPr>
          <w:rFonts w:asciiTheme="minorHAnsi" w:hAnsiTheme="minorHAnsi" w:cstheme="minorHAnsi"/>
          <w:sz w:val="18"/>
          <w:szCs w:val="18"/>
        </w:rPr>
        <w:t>z nadaljnjimi spremembami)</w:t>
      </w:r>
      <w:bookmarkEnd w:id="4"/>
    </w:p>
  </w:footnote>
  <w:footnote w:id="3">
    <w:p w14:paraId="61778CA5" w14:textId="1E82529B" w:rsidR="001A36A0" w:rsidRPr="0095252B" w:rsidRDefault="001A36A0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4">
    <w:p w14:paraId="17AC8037" w14:textId="33C9A9FD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Izjemoma lahko ZZZS izbere in sklene pogodbo o izvajanju storitev tudi s fizično osebo brez registrirane dejavnosti, </w:t>
      </w:r>
      <w:r w:rsidR="00C26316">
        <w:rPr>
          <w:rFonts w:asciiTheme="minorHAnsi" w:hAnsiTheme="minorHAnsi" w:cstheme="minorHAnsi"/>
          <w:color w:val="000000" w:themeColor="text1"/>
          <w:sz w:val="18"/>
          <w:szCs w:val="18"/>
        </w:rPr>
        <w:t>in sicer</w:t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če se bodo storitve po takšni pogodbi </w:t>
      </w:r>
      <w:r w:rsidR="00C26316" w:rsidRPr="00C26316">
        <w:rPr>
          <w:rFonts w:asciiTheme="minorHAnsi" w:hAnsiTheme="minorHAnsi" w:cstheme="minorHAnsi"/>
          <w:color w:val="000000" w:themeColor="text1"/>
          <w:sz w:val="18"/>
          <w:szCs w:val="18"/>
        </w:rPr>
        <w:t>po</w:t>
      </w:r>
      <w:r w:rsidR="00C26316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svojem </w:t>
      </w:r>
      <w:r w:rsidR="00C26316" w:rsidRPr="00C26316">
        <w:rPr>
          <w:rFonts w:asciiTheme="minorHAnsi" w:hAnsiTheme="minorHAnsi" w:cstheme="minorHAnsi"/>
          <w:color w:val="000000" w:themeColor="text1"/>
          <w:sz w:val="18"/>
          <w:szCs w:val="18"/>
        </w:rPr>
        <w:t>obsegu (občasno, kratkotrajno)</w:t>
      </w:r>
      <w:r w:rsidR="00C26316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značilnostih</w:t>
      </w:r>
      <w:r w:rsidR="00C26316" w:rsidRPr="00C26316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C26316">
        <w:rPr>
          <w:rFonts w:asciiTheme="minorHAnsi" w:hAnsiTheme="minorHAnsi" w:cstheme="minorHAnsi"/>
          <w:color w:val="000000" w:themeColor="text1"/>
          <w:sz w:val="18"/>
          <w:szCs w:val="18"/>
        </w:rPr>
        <w:t>i</w:t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zvajale</w:t>
      </w:r>
      <w:r w:rsidR="00C26316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skladno z veljavno delovnopravno idr. zakonodajo</w:t>
      </w:r>
      <w:r w:rsidR="0095252B"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. V takšnem primeru se v nujno potrebnem minimalnem obsegu prilagodi ustrezni vzorec pogodbe, ki je priloga tega povabila.</w:t>
      </w:r>
    </w:p>
  </w:footnote>
  <w:footnote w:id="5">
    <w:p w14:paraId="1D992CA5" w14:textId="77777777" w:rsidR="00CF6504" w:rsidRPr="0095252B" w:rsidRDefault="00CF6504" w:rsidP="00CF6504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2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6">
    <w:p w14:paraId="42EFE1B8" w14:textId="5F113FCE" w:rsidR="0095252B" w:rsidRPr="00F62E11" w:rsidRDefault="0095252B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C26316" w:rsidRPr="00C26316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idr. zakonodajo. V takšnem primeru se v nujno potrebnem minimalnem obsegu prilagodi ustrezni vzorec pogodbe, ki je priloga tega povabila</w:t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7">
    <w:p w14:paraId="7314BC9C" w14:textId="31BAA010" w:rsidR="00B70702" w:rsidRPr="003F30B1" w:rsidRDefault="00B7070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Zakon o integriteti in preprečevanju korupcije (Uradni list RS, št. 69/11 - uradno prečiščeno besedilo)</w:t>
      </w:r>
    </w:p>
  </w:footnote>
  <w:footnote w:id="8">
    <w:p w14:paraId="52C85EFB" w14:textId="4C792870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C26316" w:rsidRPr="00C26316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idr. zakonodajo. V takšnem primeru se v nujno potrebnem minimalnem obsegu prilagodi ustrezni vzorec pogodbe, ki je priloga tega povabila</w:t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785" w:hanging="360"/>
      </w:p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04FE3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97E80"/>
    <w:multiLevelType w:val="hybridMultilevel"/>
    <w:tmpl w:val="FD3C88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A11D98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0"/>
  </w:num>
  <w:num w:numId="3">
    <w:abstractNumId w:val="22"/>
  </w:num>
  <w:num w:numId="4">
    <w:abstractNumId w:val="14"/>
  </w:num>
  <w:num w:numId="5">
    <w:abstractNumId w:val="8"/>
  </w:num>
  <w:num w:numId="6">
    <w:abstractNumId w:val="15"/>
  </w:num>
  <w:num w:numId="7">
    <w:abstractNumId w:val="9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20"/>
  </w:num>
  <w:num w:numId="13">
    <w:abstractNumId w:val="11"/>
  </w:num>
  <w:num w:numId="14">
    <w:abstractNumId w:val="21"/>
  </w:num>
  <w:num w:numId="15">
    <w:abstractNumId w:val="19"/>
  </w:num>
  <w:num w:numId="16">
    <w:abstractNumId w:val="5"/>
  </w:num>
  <w:num w:numId="17">
    <w:abstractNumId w:val="17"/>
  </w:num>
  <w:num w:numId="18">
    <w:abstractNumId w:val="7"/>
  </w:num>
  <w:num w:numId="19">
    <w:abstractNumId w:val="12"/>
  </w:num>
  <w:num w:numId="20">
    <w:abstractNumId w:val="18"/>
  </w:num>
  <w:num w:numId="21">
    <w:abstractNumId w:val="16"/>
  </w:num>
  <w:num w:numId="22">
    <w:abstractNumId w:val="1"/>
  </w:num>
  <w:num w:numId="23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B22"/>
    <w:rsid w:val="000178AD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C67"/>
    <w:rsid w:val="00042C58"/>
    <w:rsid w:val="000444FE"/>
    <w:rsid w:val="00046AAC"/>
    <w:rsid w:val="00046E46"/>
    <w:rsid w:val="00047696"/>
    <w:rsid w:val="00050910"/>
    <w:rsid w:val="000558CE"/>
    <w:rsid w:val="00056BB7"/>
    <w:rsid w:val="000624C5"/>
    <w:rsid w:val="0006356E"/>
    <w:rsid w:val="00063F9C"/>
    <w:rsid w:val="00064131"/>
    <w:rsid w:val="00066CE5"/>
    <w:rsid w:val="00066D7A"/>
    <w:rsid w:val="00066E0F"/>
    <w:rsid w:val="00070939"/>
    <w:rsid w:val="0007336E"/>
    <w:rsid w:val="00074203"/>
    <w:rsid w:val="0007480B"/>
    <w:rsid w:val="0008030E"/>
    <w:rsid w:val="0008372C"/>
    <w:rsid w:val="0008476D"/>
    <w:rsid w:val="000863A4"/>
    <w:rsid w:val="00086828"/>
    <w:rsid w:val="000875D9"/>
    <w:rsid w:val="00090431"/>
    <w:rsid w:val="0009131C"/>
    <w:rsid w:val="00094DA2"/>
    <w:rsid w:val="000969BE"/>
    <w:rsid w:val="000A0FB6"/>
    <w:rsid w:val="000A4196"/>
    <w:rsid w:val="000A66DC"/>
    <w:rsid w:val="000A7407"/>
    <w:rsid w:val="000A7CC1"/>
    <w:rsid w:val="000B182B"/>
    <w:rsid w:val="000B23C2"/>
    <w:rsid w:val="000B6268"/>
    <w:rsid w:val="000B6BEB"/>
    <w:rsid w:val="000C029C"/>
    <w:rsid w:val="000C1BEA"/>
    <w:rsid w:val="000C2DD4"/>
    <w:rsid w:val="000C5340"/>
    <w:rsid w:val="000C6336"/>
    <w:rsid w:val="000C6BF8"/>
    <w:rsid w:val="000C6D37"/>
    <w:rsid w:val="000C794B"/>
    <w:rsid w:val="000C7CBB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CA7"/>
    <w:rsid w:val="001064E3"/>
    <w:rsid w:val="0011016A"/>
    <w:rsid w:val="0011315C"/>
    <w:rsid w:val="00115AB1"/>
    <w:rsid w:val="00116A09"/>
    <w:rsid w:val="0012048F"/>
    <w:rsid w:val="0012238E"/>
    <w:rsid w:val="001233C2"/>
    <w:rsid w:val="00123A4D"/>
    <w:rsid w:val="00125231"/>
    <w:rsid w:val="00126BBF"/>
    <w:rsid w:val="00131A52"/>
    <w:rsid w:val="00136E06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718E"/>
    <w:rsid w:val="00170DA4"/>
    <w:rsid w:val="001736F2"/>
    <w:rsid w:val="0018239E"/>
    <w:rsid w:val="00184A87"/>
    <w:rsid w:val="001859AA"/>
    <w:rsid w:val="00186921"/>
    <w:rsid w:val="00187B49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20750"/>
    <w:rsid w:val="00221039"/>
    <w:rsid w:val="00222E0C"/>
    <w:rsid w:val="00223E94"/>
    <w:rsid w:val="00224A8F"/>
    <w:rsid w:val="00226407"/>
    <w:rsid w:val="00231877"/>
    <w:rsid w:val="0023534B"/>
    <w:rsid w:val="00235D3F"/>
    <w:rsid w:val="00240405"/>
    <w:rsid w:val="00240D2B"/>
    <w:rsid w:val="00242745"/>
    <w:rsid w:val="002440F9"/>
    <w:rsid w:val="00247C15"/>
    <w:rsid w:val="002508A9"/>
    <w:rsid w:val="002536E3"/>
    <w:rsid w:val="002546A2"/>
    <w:rsid w:val="00254C54"/>
    <w:rsid w:val="002601A8"/>
    <w:rsid w:val="00263212"/>
    <w:rsid w:val="002633BB"/>
    <w:rsid w:val="00263EA4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A40"/>
    <w:rsid w:val="00305726"/>
    <w:rsid w:val="003158F1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6311"/>
    <w:rsid w:val="00352618"/>
    <w:rsid w:val="00352865"/>
    <w:rsid w:val="00356AF8"/>
    <w:rsid w:val="00360764"/>
    <w:rsid w:val="0036166D"/>
    <w:rsid w:val="00364152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A57"/>
    <w:rsid w:val="00383401"/>
    <w:rsid w:val="003869A2"/>
    <w:rsid w:val="00386BEA"/>
    <w:rsid w:val="00392632"/>
    <w:rsid w:val="0039453C"/>
    <w:rsid w:val="003A1DE5"/>
    <w:rsid w:val="003A214C"/>
    <w:rsid w:val="003A3FCF"/>
    <w:rsid w:val="003A4465"/>
    <w:rsid w:val="003A5F07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D6C24"/>
    <w:rsid w:val="003D6D08"/>
    <w:rsid w:val="003D7124"/>
    <w:rsid w:val="003D789E"/>
    <w:rsid w:val="003E2CBC"/>
    <w:rsid w:val="003F30B1"/>
    <w:rsid w:val="003F3D42"/>
    <w:rsid w:val="004000B3"/>
    <w:rsid w:val="00400DD3"/>
    <w:rsid w:val="00400FC1"/>
    <w:rsid w:val="00401A93"/>
    <w:rsid w:val="004036D1"/>
    <w:rsid w:val="004037C5"/>
    <w:rsid w:val="00404FC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4A43"/>
    <w:rsid w:val="004358BB"/>
    <w:rsid w:val="004373E2"/>
    <w:rsid w:val="00443A51"/>
    <w:rsid w:val="00443B02"/>
    <w:rsid w:val="0044510A"/>
    <w:rsid w:val="0044658C"/>
    <w:rsid w:val="004524B5"/>
    <w:rsid w:val="004546AB"/>
    <w:rsid w:val="00456D47"/>
    <w:rsid w:val="0045743F"/>
    <w:rsid w:val="00460710"/>
    <w:rsid w:val="00461FC9"/>
    <w:rsid w:val="004638C7"/>
    <w:rsid w:val="0046394F"/>
    <w:rsid w:val="00463F8E"/>
    <w:rsid w:val="00464280"/>
    <w:rsid w:val="0046559C"/>
    <w:rsid w:val="00474530"/>
    <w:rsid w:val="004761D1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5DA1"/>
    <w:rsid w:val="004B651F"/>
    <w:rsid w:val="004C0B60"/>
    <w:rsid w:val="004C165D"/>
    <w:rsid w:val="004C1B32"/>
    <w:rsid w:val="004C1EAE"/>
    <w:rsid w:val="004C26D6"/>
    <w:rsid w:val="004C597E"/>
    <w:rsid w:val="004C6492"/>
    <w:rsid w:val="004C7B5C"/>
    <w:rsid w:val="004D1E6F"/>
    <w:rsid w:val="004D2195"/>
    <w:rsid w:val="004D444F"/>
    <w:rsid w:val="004D5A1B"/>
    <w:rsid w:val="004D5A65"/>
    <w:rsid w:val="004E0C2A"/>
    <w:rsid w:val="004E1968"/>
    <w:rsid w:val="004E3D0D"/>
    <w:rsid w:val="004E415C"/>
    <w:rsid w:val="004E51ED"/>
    <w:rsid w:val="004F044F"/>
    <w:rsid w:val="004F2955"/>
    <w:rsid w:val="004F2E17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E5B"/>
    <w:rsid w:val="005047B4"/>
    <w:rsid w:val="00507032"/>
    <w:rsid w:val="00507198"/>
    <w:rsid w:val="00507F32"/>
    <w:rsid w:val="00510054"/>
    <w:rsid w:val="00510B1E"/>
    <w:rsid w:val="0051254D"/>
    <w:rsid w:val="00514D7E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4F4F"/>
    <w:rsid w:val="005364A2"/>
    <w:rsid w:val="00536FED"/>
    <w:rsid w:val="005434D1"/>
    <w:rsid w:val="00543DC5"/>
    <w:rsid w:val="00543DFB"/>
    <w:rsid w:val="005443EF"/>
    <w:rsid w:val="00544639"/>
    <w:rsid w:val="0054633E"/>
    <w:rsid w:val="00546793"/>
    <w:rsid w:val="0055350C"/>
    <w:rsid w:val="00554CA2"/>
    <w:rsid w:val="005616ED"/>
    <w:rsid w:val="005667CF"/>
    <w:rsid w:val="00571565"/>
    <w:rsid w:val="00572777"/>
    <w:rsid w:val="00573F93"/>
    <w:rsid w:val="00574770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B29"/>
    <w:rsid w:val="0059608E"/>
    <w:rsid w:val="005A01E2"/>
    <w:rsid w:val="005A1759"/>
    <w:rsid w:val="005A3305"/>
    <w:rsid w:val="005A3C4B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7EB"/>
    <w:rsid w:val="00626BE4"/>
    <w:rsid w:val="00627665"/>
    <w:rsid w:val="00632A23"/>
    <w:rsid w:val="00632AE9"/>
    <w:rsid w:val="00634539"/>
    <w:rsid w:val="0064038B"/>
    <w:rsid w:val="0064064C"/>
    <w:rsid w:val="00640942"/>
    <w:rsid w:val="006443EC"/>
    <w:rsid w:val="006458C3"/>
    <w:rsid w:val="0064737E"/>
    <w:rsid w:val="00647F3B"/>
    <w:rsid w:val="00652C04"/>
    <w:rsid w:val="00655AE4"/>
    <w:rsid w:val="0066067D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D1220"/>
    <w:rsid w:val="006D12FD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8EE"/>
    <w:rsid w:val="006F5463"/>
    <w:rsid w:val="006F59FD"/>
    <w:rsid w:val="006F5B69"/>
    <w:rsid w:val="006F6948"/>
    <w:rsid w:val="006F7D63"/>
    <w:rsid w:val="00700D9C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4278"/>
    <w:rsid w:val="00724BFF"/>
    <w:rsid w:val="00726708"/>
    <w:rsid w:val="00730D02"/>
    <w:rsid w:val="007317BF"/>
    <w:rsid w:val="007335B9"/>
    <w:rsid w:val="007352A7"/>
    <w:rsid w:val="00735923"/>
    <w:rsid w:val="00736C32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7667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EFB"/>
    <w:rsid w:val="008079EB"/>
    <w:rsid w:val="008118A8"/>
    <w:rsid w:val="00813E72"/>
    <w:rsid w:val="00816676"/>
    <w:rsid w:val="00816DEF"/>
    <w:rsid w:val="00822516"/>
    <w:rsid w:val="00822F65"/>
    <w:rsid w:val="00824554"/>
    <w:rsid w:val="00826EF5"/>
    <w:rsid w:val="0083084D"/>
    <w:rsid w:val="00831A51"/>
    <w:rsid w:val="0083757B"/>
    <w:rsid w:val="00837900"/>
    <w:rsid w:val="008404F6"/>
    <w:rsid w:val="0084133B"/>
    <w:rsid w:val="008415A5"/>
    <w:rsid w:val="00842EB6"/>
    <w:rsid w:val="008458A2"/>
    <w:rsid w:val="00846136"/>
    <w:rsid w:val="00851905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101B"/>
    <w:rsid w:val="00871848"/>
    <w:rsid w:val="00874432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32CA"/>
    <w:rsid w:val="008E54D3"/>
    <w:rsid w:val="008E5C24"/>
    <w:rsid w:val="008E6BBF"/>
    <w:rsid w:val="008E7640"/>
    <w:rsid w:val="008F15EE"/>
    <w:rsid w:val="008F4B86"/>
    <w:rsid w:val="008F7225"/>
    <w:rsid w:val="009015C2"/>
    <w:rsid w:val="00902C6D"/>
    <w:rsid w:val="00903763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5809"/>
    <w:rsid w:val="00930D94"/>
    <w:rsid w:val="00933C3F"/>
    <w:rsid w:val="009345D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3C94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54A"/>
    <w:rsid w:val="009C3883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A40"/>
    <w:rsid w:val="009E7DDD"/>
    <w:rsid w:val="009E7F93"/>
    <w:rsid w:val="009F080D"/>
    <w:rsid w:val="009F2040"/>
    <w:rsid w:val="009F294A"/>
    <w:rsid w:val="009F2B95"/>
    <w:rsid w:val="009F417B"/>
    <w:rsid w:val="009F4D3E"/>
    <w:rsid w:val="009F4F8E"/>
    <w:rsid w:val="009F7A4C"/>
    <w:rsid w:val="00A00B73"/>
    <w:rsid w:val="00A00C46"/>
    <w:rsid w:val="00A00E68"/>
    <w:rsid w:val="00A01385"/>
    <w:rsid w:val="00A01FA8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7172"/>
    <w:rsid w:val="00A52578"/>
    <w:rsid w:val="00A529B6"/>
    <w:rsid w:val="00A541BB"/>
    <w:rsid w:val="00A61E00"/>
    <w:rsid w:val="00A667C9"/>
    <w:rsid w:val="00A70383"/>
    <w:rsid w:val="00A704A1"/>
    <w:rsid w:val="00A720F5"/>
    <w:rsid w:val="00A72B22"/>
    <w:rsid w:val="00A764C4"/>
    <w:rsid w:val="00A81DF5"/>
    <w:rsid w:val="00A81F61"/>
    <w:rsid w:val="00A87192"/>
    <w:rsid w:val="00A87F96"/>
    <w:rsid w:val="00A906D5"/>
    <w:rsid w:val="00A93E00"/>
    <w:rsid w:val="00A95C67"/>
    <w:rsid w:val="00A96446"/>
    <w:rsid w:val="00AB04A4"/>
    <w:rsid w:val="00AB4A30"/>
    <w:rsid w:val="00AB6031"/>
    <w:rsid w:val="00AB64AC"/>
    <w:rsid w:val="00AC1B04"/>
    <w:rsid w:val="00AC26FA"/>
    <w:rsid w:val="00AD00B7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B8E"/>
    <w:rsid w:val="00AF1579"/>
    <w:rsid w:val="00AF330E"/>
    <w:rsid w:val="00AF39F7"/>
    <w:rsid w:val="00AF60A6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6028"/>
    <w:rsid w:val="00B260BA"/>
    <w:rsid w:val="00B26F0C"/>
    <w:rsid w:val="00B3106A"/>
    <w:rsid w:val="00B31EE4"/>
    <w:rsid w:val="00B321C5"/>
    <w:rsid w:val="00B33673"/>
    <w:rsid w:val="00B34F80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5948"/>
    <w:rsid w:val="00BC6470"/>
    <w:rsid w:val="00BC7343"/>
    <w:rsid w:val="00BD0995"/>
    <w:rsid w:val="00BD2142"/>
    <w:rsid w:val="00BD330B"/>
    <w:rsid w:val="00BD5B21"/>
    <w:rsid w:val="00BD64D7"/>
    <w:rsid w:val="00BD7573"/>
    <w:rsid w:val="00BD7982"/>
    <w:rsid w:val="00BD7CAB"/>
    <w:rsid w:val="00BD7D7B"/>
    <w:rsid w:val="00BE1CB7"/>
    <w:rsid w:val="00BE3BA8"/>
    <w:rsid w:val="00BE48F6"/>
    <w:rsid w:val="00BE6CF8"/>
    <w:rsid w:val="00BF0387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43BC"/>
    <w:rsid w:val="00C24BFC"/>
    <w:rsid w:val="00C26316"/>
    <w:rsid w:val="00C3160B"/>
    <w:rsid w:val="00C32F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4114"/>
    <w:rsid w:val="00C571EC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6F34"/>
    <w:rsid w:val="00C87592"/>
    <w:rsid w:val="00C910D0"/>
    <w:rsid w:val="00C94EDD"/>
    <w:rsid w:val="00C96759"/>
    <w:rsid w:val="00CA15F8"/>
    <w:rsid w:val="00CA3B2B"/>
    <w:rsid w:val="00CB16B2"/>
    <w:rsid w:val="00CB27A5"/>
    <w:rsid w:val="00CB3B61"/>
    <w:rsid w:val="00CB6B77"/>
    <w:rsid w:val="00CB7696"/>
    <w:rsid w:val="00CC1237"/>
    <w:rsid w:val="00CC2E3D"/>
    <w:rsid w:val="00CC322D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7F48"/>
    <w:rsid w:val="00CE2C48"/>
    <w:rsid w:val="00CE2CEE"/>
    <w:rsid w:val="00CE4DAE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72028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97D12"/>
    <w:rsid w:val="00DA64FC"/>
    <w:rsid w:val="00DB0256"/>
    <w:rsid w:val="00DB1DA0"/>
    <w:rsid w:val="00DB3862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4B6E"/>
    <w:rsid w:val="00E2585E"/>
    <w:rsid w:val="00E260D7"/>
    <w:rsid w:val="00E318B8"/>
    <w:rsid w:val="00E33515"/>
    <w:rsid w:val="00E33E40"/>
    <w:rsid w:val="00E34649"/>
    <w:rsid w:val="00E34B22"/>
    <w:rsid w:val="00E42BD9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B101B"/>
    <w:rsid w:val="00EC0177"/>
    <w:rsid w:val="00EC2158"/>
    <w:rsid w:val="00EC2425"/>
    <w:rsid w:val="00EC4326"/>
    <w:rsid w:val="00EC4EC2"/>
    <w:rsid w:val="00EC676E"/>
    <w:rsid w:val="00EC6FB0"/>
    <w:rsid w:val="00ED05D6"/>
    <w:rsid w:val="00ED107F"/>
    <w:rsid w:val="00ED1CF9"/>
    <w:rsid w:val="00ED4249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F000ED"/>
    <w:rsid w:val="00F009F3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26D3"/>
    <w:rsid w:val="00F24F91"/>
    <w:rsid w:val="00F25B7C"/>
    <w:rsid w:val="00F26A9D"/>
    <w:rsid w:val="00F26B4F"/>
    <w:rsid w:val="00F307C2"/>
    <w:rsid w:val="00F343F3"/>
    <w:rsid w:val="00F34E91"/>
    <w:rsid w:val="00F4241F"/>
    <w:rsid w:val="00F43DC9"/>
    <w:rsid w:val="00F46EA7"/>
    <w:rsid w:val="00F470D8"/>
    <w:rsid w:val="00F50782"/>
    <w:rsid w:val="00F5532D"/>
    <w:rsid w:val="00F56388"/>
    <w:rsid w:val="00F567F0"/>
    <w:rsid w:val="00F62872"/>
    <w:rsid w:val="00F62D6B"/>
    <w:rsid w:val="00F62E11"/>
    <w:rsid w:val="00F63E98"/>
    <w:rsid w:val="00F6563E"/>
    <w:rsid w:val="00F65E94"/>
    <w:rsid w:val="00F6622C"/>
    <w:rsid w:val="00F72890"/>
    <w:rsid w:val="00F73048"/>
    <w:rsid w:val="00F73B6C"/>
    <w:rsid w:val="00F74909"/>
    <w:rsid w:val="00F82A6C"/>
    <w:rsid w:val="00F83A56"/>
    <w:rsid w:val="00F843FB"/>
    <w:rsid w:val="00F84680"/>
    <w:rsid w:val="00F84B0D"/>
    <w:rsid w:val="00F84FB6"/>
    <w:rsid w:val="00F90D77"/>
    <w:rsid w:val="00F95571"/>
    <w:rsid w:val="00F96391"/>
    <w:rsid w:val="00F9668B"/>
    <w:rsid w:val="00F96E1D"/>
    <w:rsid w:val="00F970E7"/>
    <w:rsid w:val="00FA1E97"/>
    <w:rsid w:val="00FA2080"/>
    <w:rsid w:val="00FA3266"/>
    <w:rsid w:val="00FA3AF2"/>
    <w:rsid w:val="00FA4A26"/>
    <w:rsid w:val="00FA52AC"/>
    <w:rsid w:val="00FA7433"/>
    <w:rsid w:val="00FA7F79"/>
    <w:rsid w:val="00FA7FDF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usinfo.si/zakonodaja/rs-80-4304-2010" TargetMode="External"/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4013</TotalTime>
  <Pages>7</Pages>
  <Words>2887</Words>
  <Characters>16458</Characters>
  <Application>Microsoft Office Word</Application>
  <DocSecurity>0</DocSecurity>
  <Lines>137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19307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Romana Spruk</cp:lastModifiedBy>
  <cp:revision>125</cp:revision>
  <cp:lastPrinted>2019-10-18T10:16:00Z</cp:lastPrinted>
  <dcterms:created xsi:type="dcterms:W3CDTF">2019-10-09T10:06:00Z</dcterms:created>
  <dcterms:modified xsi:type="dcterms:W3CDTF">2020-11-19T13:33:00Z</dcterms:modified>
</cp:coreProperties>
</file>